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48C" w:rsidRPr="00F7248C" w:rsidRDefault="00F7248C" w:rsidP="00F7248C">
      <w:pPr>
        <w:tabs>
          <w:tab w:val="right" w:pos="9781"/>
          <w:tab w:val="right" w:pos="13323"/>
        </w:tabs>
        <w:spacing w:after="0"/>
        <w:outlineLvl w:val="0"/>
        <w:rPr>
          <w:rFonts w:ascii="Arial" w:eastAsia="宋体" w:hAnsi="Arial"/>
          <w:b/>
          <w:sz w:val="24"/>
          <w:szCs w:val="24"/>
          <w:lang w:val="en-US" w:eastAsia="zh-CN"/>
        </w:rPr>
      </w:pPr>
      <w:r w:rsidRPr="00F7248C">
        <w:rPr>
          <w:rFonts w:ascii="Arial" w:eastAsia="宋体" w:hAnsi="Arial"/>
          <w:b/>
          <w:sz w:val="24"/>
          <w:szCs w:val="24"/>
          <w:lang w:val="en-US" w:eastAsia="zh-CN"/>
        </w:rPr>
        <w:t xml:space="preserve">3GPP TSG-RAN WG4 Meeting #94-e                             </w:t>
      </w:r>
      <w:r>
        <w:rPr>
          <w:rFonts w:ascii="Arial" w:eastAsia="宋体" w:hAnsi="Arial" w:hint="eastAsia"/>
          <w:b/>
          <w:sz w:val="24"/>
          <w:szCs w:val="24"/>
          <w:lang w:val="en-US" w:eastAsia="zh-CN"/>
        </w:rPr>
        <w:tab/>
      </w:r>
      <w:r w:rsidRPr="00F7248C">
        <w:rPr>
          <w:rFonts w:ascii="Arial" w:eastAsia="宋体" w:hAnsi="Arial"/>
          <w:b/>
          <w:sz w:val="24"/>
          <w:szCs w:val="24"/>
          <w:lang w:val="en-US" w:eastAsia="zh-CN"/>
        </w:rPr>
        <w:t>R4-200064</w:t>
      </w:r>
      <w:r w:rsidR="003519C4">
        <w:rPr>
          <w:rFonts w:ascii="Arial" w:eastAsia="宋体" w:hAnsi="Arial" w:hint="eastAsia"/>
          <w:b/>
          <w:sz w:val="24"/>
          <w:szCs w:val="24"/>
          <w:lang w:val="en-US" w:eastAsia="zh-CN"/>
        </w:rPr>
        <w:t>5</w:t>
      </w:r>
    </w:p>
    <w:p w:rsidR="00F7248C" w:rsidRPr="00F7248C" w:rsidRDefault="00F7248C" w:rsidP="00F7248C">
      <w:pPr>
        <w:tabs>
          <w:tab w:val="right" w:pos="9781"/>
          <w:tab w:val="right" w:pos="13323"/>
        </w:tabs>
        <w:spacing w:after="0"/>
        <w:outlineLvl w:val="0"/>
        <w:rPr>
          <w:rFonts w:ascii="Arial" w:eastAsia="宋体" w:hAnsi="Arial"/>
          <w:b/>
          <w:sz w:val="24"/>
          <w:szCs w:val="24"/>
          <w:lang w:val="en-US" w:eastAsia="zh-CN"/>
        </w:rPr>
      </w:pPr>
      <w:r w:rsidRPr="00F7248C">
        <w:rPr>
          <w:rFonts w:ascii="Arial" w:eastAsia="宋体" w:hAnsi="Arial"/>
          <w:b/>
          <w:sz w:val="24"/>
          <w:szCs w:val="24"/>
          <w:lang w:val="en-US" w:eastAsia="zh-CN"/>
        </w:rPr>
        <w:t>Online, 24 Feb. – 6 Mar., 2020</w:t>
      </w:r>
    </w:p>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p>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r w:rsidRPr="00E444DF">
        <w:rPr>
          <w:rFonts w:ascii="Arial" w:eastAsia="宋体" w:hAnsi="Arial"/>
          <w:b/>
          <w:sz w:val="24"/>
          <w:szCs w:val="24"/>
          <w:lang w:val="en-US" w:eastAsia="zh-CN"/>
        </w:rPr>
        <w:t>Agenda Item:</w:t>
      </w:r>
      <w:r w:rsidRPr="00E444DF">
        <w:rPr>
          <w:rFonts w:ascii="Arial" w:eastAsia="宋体" w:hAnsi="Arial" w:hint="eastAsia"/>
          <w:sz w:val="24"/>
          <w:szCs w:val="24"/>
          <w:lang w:val="en-US" w:eastAsia="zh-CN"/>
        </w:rPr>
        <w:t xml:space="preserve">  </w:t>
      </w:r>
      <w:r w:rsidRPr="00E444DF">
        <w:rPr>
          <w:rFonts w:ascii="Arial" w:eastAsia="宋体" w:hAnsi="Arial"/>
          <w:sz w:val="24"/>
          <w:szCs w:val="24"/>
          <w:lang w:val="en-US" w:eastAsia="zh-CN"/>
        </w:rPr>
        <w:t>8.15.1.5</w:t>
      </w:r>
    </w:p>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r w:rsidRPr="00E444DF">
        <w:rPr>
          <w:rFonts w:ascii="Arial" w:eastAsia="宋体" w:hAnsi="Arial"/>
          <w:b/>
          <w:sz w:val="24"/>
          <w:szCs w:val="24"/>
          <w:lang w:val="en-US" w:eastAsia="zh-CN"/>
        </w:rPr>
        <w:t xml:space="preserve">Source: </w:t>
      </w:r>
      <w:r w:rsidRPr="00E444DF">
        <w:rPr>
          <w:rFonts w:ascii="Arial" w:eastAsia="宋体" w:hAnsi="Arial" w:hint="eastAsia"/>
          <w:sz w:val="24"/>
          <w:szCs w:val="24"/>
          <w:lang w:val="en-US" w:eastAsia="zh-CN"/>
        </w:rPr>
        <w:t xml:space="preserve"> </w:t>
      </w:r>
      <w:r w:rsidRPr="00E444DF">
        <w:rPr>
          <w:rFonts w:ascii="Arial" w:eastAsia="宋体" w:hAnsi="Arial"/>
          <w:sz w:val="24"/>
          <w:szCs w:val="24"/>
          <w:lang w:val="en-US" w:eastAsia="zh-CN"/>
        </w:rPr>
        <w:t>CMCC</w:t>
      </w:r>
    </w:p>
    <w:p w:rsidR="00F7248C" w:rsidRPr="00E444DF" w:rsidRDefault="00F7248C" w:rsidP="00F7248C">
      <w:pPr>
        <w:tabs>
          <w:tab w:val="right" w:pos="9781"/>
          <w:tab w:val="right" w:pos="13323"/>
        </w:tabs>
        <w:spacing w:after="0"/>
        <w:outlineLvl w:val="0"/>
        <w:rPr>
          <w:rFonts w:ascii="Arial" w:eastAsia="宋体" w:hAnsi="Arial"/>
          <w:sz w:val="24"/>
          <w:szCs w:val="24"/>
          <w:lang w:eastAsia="zh-CN"/>
        </w:rPr>
      </w:pPr>
      <w:r w:rsidRPr="00E444DF">
        <w:rPr>
          <w:rFonts w:ascii="Arial" w:eastAsia="宋体" w:hAnsi="Arial"/>
          <w:b/>
          <w:sz w:val="24"/>
          <w:szCs w:val="24"/>
          <w:lang w:val="en-US" w:eastAsia="zh-CN"/>
        </w:rPr>
        <w:t>Title:</w:t>
      </w:r>
      <w:r w:rsidRPr="00E444DF">
        <w:rPr>
          <w:rFonts w:ascii="Arial" w:eastAsia="宋体" w:hAnsi="Arial"/>
          <w:sz w:val="24"/>
          <w:szCs w:val="24"/>
          <w:lang w:val="en-US" w:eastAsia="zh-CN"/>
        </w:rPr>
        <w:t xml:space="preserve"> </w:t>
      </w:r>
      <w:r w:rsidRPr="00E444DF">
        <w:rPr>
          <w:rFonts w:ascii="Arial" w:eastAsia="宋体" w:hAnsi="Arial"/>
          <w:sz w:val="24"/>
          <w:szCs w:val="24"/>
          <w:lang w:eastAsia="zh-CN"/>
        </w:rPr>
        <w:t>TP on introducing inter-frequency measurements without measurement gap</w:t>
      </w:r>
      <w:r w:rsidRPr="00E444DF">
        <w:rPr>
          <w:rFonts w:ascii="Arial" w:eastAsia="宋体" w:hAnsi="Arial"/>
          <w:sz w:val="24"/>
          <w:szCs w:val="24"/>
          <w:lang w:val="en-US" w:eastAsia="zh-CN"/>
        </w:rPr>
        <w:tab/>
      </w:r>
      <w:r w:rsidRPr="00E444DF">
        <w:rPr>
          <w:rFonts w:ascii="Arial" w:eastAsia="宋体" w:hAnsi="Arial"/>
          <w:sz w:val="24"/>
          <w:szCs w:val="24"/>
          <w:lang w:val="en-US" w:eastAsia="zh-CN"/>
        </w:rPr>
        <w:tab/>
      </w:r>
      <w:r w:rsidRPr="00E444DF">
        <w:rPr>
          <w:rFonts w:ascii="Arial" w:eastAsia="宋体" w:hAnsi="Arial"/>
          <w:sz w:val="24"/>
          <w:szCs w:val="24"/>
          <w:lang w:val="en-US" w:eastAsia="zh-CN"/>
        </w:rPr>
        <w:tab/>
      </w:r>
      <w:bookmarkStart w:id="0" w:name="OLE_LINK7"/>
      <w:bookmarkStart w:id="1" w:name="OLE_LINK8"/>
      <w:r w:rsidRPr="00E444DF">
        <w:rPr>
          <w:rFonts w:ascii="Arial" w:eastAsia="宋体" w:hAnsi="Arial" w:hint="eastAsia"/>
          <w:sz w:val="24"/>
          <w:szCs w:val="24"/>
          <w:lang w:val="en-US" w:eastAsia="zh-CN"/>
        </w:rPr>
        <w:t xml:space="preserve"> RRM requirements </w:t>
      </w:r>
      <w:r w:rsidRPr="00E444DF">
        <w:rPr>
          <w:rFonts w:ascii="Arial" w:eastAsia="宋体" w:hAnsi="Arial"/>
          <w:sz w:val="24"/>
          <w:szCs w:val="24"/>
          <w:lang w:val="en-US" w:eastAsia="zh-CN"/>
        </w:rPr>
        <w:t>on inter-frequency measurement without gap</w:t>
      </w:r>
    </w:p>
    <w:bookmarkEnd w:id="0"/>
    <w:bookmarkEnd w:id="1"/>
    <w:p w:rsidR="00F7248C" w:rsidRPr="00E444DF" w:rsidRDefault="00F7248C" w:rsidP="00F7248C">
      <w:pPr>
        <w:tabs>
          <w:tab w:val="right" w:pos="9781"/>
          <w:tab w:val="right" w:pos="13323"/>
        </w:tabs>
        <w:spacing w:after="0"/>
        <w:outlineLvl w:val="0"/>
        <w:rPr>
          <w:rFonts w:ascii="Arial" w:eastAsia="宋体" w:hAnsi="Arial"/>
          <w:sz w:val="24"/>
          <w:szCs w:val="24"/>
          <w:lang w:val="en-US" w:eastAsia="zh-CN"/>
        </w:rPr>
      </w:pPr>
      <w:r w:rsidRPr="00E444DF">
        <w:rPr>
          <w:rFonts w:ascii="Arial" w:eastAsia="宋体" w:hAnsi="Arial"/>
          <w:b/>
          <w:sz w:val="24"/>
          <w:szCs w:val="24"/>
          <w:lang w:val="en-US" w:eastAsia="zh-CN"/>
        </w:rPr>
        <w:t>Document for:</w:t>
      </w:r>
      <w:r w:rsidRPr="00E444DF">
        <w:rPr>
          <w:rFonts w:ascii="Arial" w:eastAsia="宋体" w:hAnsi="Arial" w:hint="eastAsia"/>
          <w:b/>
          <w:sz w:val="24"/>
          <w:szCs w:val="24"/>
          <w:lang w:val="en-US" w:eastAsia="zh-CN"/>
        </w:rPr>
        <w:t xml:space="preserve"> </w:t>
      </w:r>
      <w:r w:rsidR="00F177D6">
        <w:rPr>
          <w:rFonts w:ascii="Arial" w:eastAsia="宋体" w:hAnsi="Arial" w:hint="eastAsia"/>
          <w:sz w:val="24"/>
          <w:szCs w:val="24"/>
          <w:lang w:val="en-US" w:eastAsia="zh-CN"/>
        </w:rPr>
        <w:t>Approval</w:t>
      </w:r>
    </w:p>
    <w:p w:rsidR="003B348D" w:rsidRPr="00837C60" w:rsidRDefault="003B348D" w:rsidP="00837C60">
      <w:pPr>
        <w:tabs>
          <w:tab w:val="right" w:pos="9781"/>
          <w:tab w:val="right" w:pos="13323"/>
        </w:tabs>
        <w:spacing w:after="0"/>
        <w:outlineLvl w:val="0"/>
        <w:rPr>
          <w:rFonts w:ascii="Arial" w:eastAsia="宋体" w:hAnsi="Arial"/>
          <w:b/>
          <w:sz w:val="24"/>
          <w:szCs w:val="24"/>
          <w:lang w:val="en-US" w:eastAsia="zh-CN"/>
        </w:rPr>
      </w:pPr>
    </w:p>
    <w:p w:rsidR="00E444DF" w:rsidRPr="0010420C" w:rsidRDefault="00E444DF" w:rsidP="00E444DF">
      <w:pPr>
        <w:pStyle w:val="10"/>
        <w:numPr>
          <w:ilvl w:val="0"/>
          <w:numId w:val="17"/>
        </w:numPr>
        <w:spacing w:before="120" w:after="60"/>
        <w:rPr>
          <w:rFonts w:ascii="Times New Roman" w:hAnsi="Times New Roman"/>
          <w:b/>
          <w:bCs/>
          <w:szCs w:val="36"/>
        </w:rPr>
      </w:pPr>
      <w:r w:rsidRPr="002848A6">
        <w:rPr>
          <w:rFonts w:ascii="Times New Roman" w:hAnsi="Times New Roman"/>
          <w:b/>
          <w:bCs/>
          <w:szCs w:val="36"/>
        </w:rPr>
        <w:t>Introduction</w:t>
      </w:r>
    </w:p>
    <w:p w:rsidR="00E444DF" w:rsidRDefault="00E444DF" w:rsidP="00E444DF">
      <w:pPr>
        <w:tabs>
          <w:tab w:val="left" w:pos="1134"/>
        </w:tabs>
        <w:spacing w:line="240" w:lineRule="exact"/>
        <w:rPr>
          <w:lang w:eastAsia="zh-CN"/>
        </w:rPr>
      </w:pPr>
      <w:r>
        <w:rPr>
          <w:rFonts w:hint="eastAsia"/>
          <w:lang w:eastAsia="zh-CN"/>
        </w:rPr>
        <w:t xml:space="preserve">Inter-frequency measurement requirement without measurement gap is one of the </w:t>
      </w:r>
      <w:r>
        <w:rPr>
          <w:lang w:eastAsia="zh-CN"/>
        </w:rPr>
        <w:t>objectives</w:t>
      </w:r>
      <w:r>
        <w:rPr>
          <w:rFonts w:hint="eastAsia"/>
          <w:lang w:eastAsia="zh-CN"/>
        </w:rPr>
        <w:t xml:space="preserve"> in Rel-16 NR RRM enhancement WI. </w:t>
      </w:r>
    </w:p>
    <w:p w:rsidR="00E444DF" w:rsidRDefault="00E444DF" w:rsidP="00E444DF">
      <w:pPr>
        <w:tabs>
          <w:tab w:val="left" w:pos="1134"/>
        </w:tabs>
        <w:spacing w:line="240" w:lineRule="exact"/>
        <w:rPr>
          <w:lang w:eastAsia="zh-CN"/>
        </w:rPr>
      </w:pPr>
      <w:r>
        <w:rPr>
          <w:rFonts w:hint="eastAsia"/>
          <w:lang w:eastAsia="zh-CN"/>
        </w:rPr>
        <w:t xml:space="preserve">In this contribution, we provide the text proposal for 38.133 on introducing inter-frequency measurements without measurement gap.  The </w:t>
      </w:r>
      <w:r>
        <w:rPr>
          <w:lang w:eastAsia="zh-CN"/>
        </w:rPr>
        <w:t>summary of changes is</w:t>
      </w:r>
      <w:r>
        <w:rPr>
          <w:rFonts w:hint="eastAsia"/>
          <w:lang w:eastAsia="zh-CN"/>
        </w:rPr>
        <w:t xml:space="preserve"> provided as following:</w:t>
      </w:r>
    </w:p>
    <w:p w:rsidR="00E444DF" w:rsidRDefault="00E444DF" w:rsidP="00E444DF">
      <w:pPr>
        <w:pStyle w:val="af3"/>
        <w:numPr>
          <w:ilvl w:val="0"/>
          <w:numId w:val="19"/>
        </w:numPr>
        <w:tabs>
          <w:tab w:val="left" w:pos="1134"/>
        </w:tabs>
        <w:spacing w:line="240" w:lineRule="exact"/>
        <w:rPr>
          <w:lang w:eastAsia="zh-CN"/>
        </w:rPr>
      </w:pPr>
      <w:r>
        <w:rPr>
          <w:lang w:eastAsia="zh-CN"/>
        </w:rPr>
        <w:t>Clause 9.1.5 introduce carrier-specific scaling factor for inter-frequency measurement without gap</w:t>
      </w:r>
    </w:p>
    <w:p w:rsidR="00E444DF" w:rsidRDefault="00E444DF" w:rsidP="00E444DF">
      <w:pPr>
        <w:pStyle w:val="af3"/>
        <w:numPr>
          <w:ilvl w:val="0"/>
          <w:numId w:val="19"/>
        </w:numPr>
        <w:tabs>
          <w:tab w:val="left" w:pos="1134"/>
        </w:tabs>
        <w:spacing w:line="240" w:lineRule="exact"/>
        <w:rPr>
          <w:lang w:eastAsia="zh-CN"/>
        </w:rPr>
      </w:pPr>
      <w:r>
        <w:rPr>
          <w:rFonts w:hint="eastAsia"/>
          <w:lang w:eastAsia="zh-CN"/>
        </w:rPr>
        <w:t>C</w:t>
      </w:r>
      <w:r>
        <w:rPr>
          <w:lang w:eastAsia="zh-CN"/>
        </w:rPr>
        <w:t>lause 9.1.6 introduce inter-frequency measurement for transitions from outside gaps to within gaps or vice versa</w:t>
      </w:r>
    </w:p>
    <w:p w:rsidR="00E444DF" w:rsidRDefault="00E444DF" w:rsidP="00E444DF">
      <w:pPr>
        <w:pStyle w:val="af3"/>
        <w:numPr>
          <w:ilvl w:val="0"/>
          <w:numId w:val="19"/>
        </w:numPr>
        <w:tabs>
          <w:tab w:val="left" w:pos="1134"/>
        </w:tabs>
        <w:spacing w:line="240" w:lineRule="exact"/>
        <w:rPr>
          <w:lang w:eastAsia="zh-CN"/>
        </w:rPr>
      </w:pPr>
      <w:r>
        <w:rPr>
          <w:lang w:eastAsia="zh-CN"/>
        </w:rPr>
        <w:t>Clause 9.3.1 introduce the definition of inter-frequency without measurement gap</w:t>
      </w:r>
    </w:p>
    <w:p w:rsidR="00E444DF" w:rsidRDefault="00E444DF" w:rsidP="00E444DF">
      <w:pPr>
        <w:pStyle w:val="af3"/>
        <w:numPr>
          <w:ilvl w:val="0"/>
          <w:numId w:val="19"/>
        </w:numPr>
        <w:tabs>
          <w:tab w:val="left" w:pos="1134"/>
        </w:tabs>
        <w:spacing w:line="240" w:lineRule="exact"/>
        <w:rPr>
          <w:lang w:eastAsia="zh-CN"/>
        </w:rPr>
      </w:pPr>
      <w:r>
        <w:rPr>
          <w:lang w:eastAsia="zh-CN"/>
        </w:rPr>
        <w:t>Clause 9.3.4 change the clause title to “inter frequency measurements with measurement gaps”, and add sub cluase 9.3.4.1 and 9.3.4.2</w:t>
      </w:r>
    </w:p>
    <w:p w:rsidR="00E444DF" w:rsidRDefault="00E444DF" w:rsidP="00E444DF">
      <w:pPr>
        <w:pStyle w:val="af3"/>
        <w:numPr>
          <w:ilvl w:val="0"/>
          <w:numId w:val="19"/>
        </w:numPr>
        <w:tabs>
          <w:tab w:val="left" w:pos="1134"/>
        </w:tabs>
        <w:spacing w:line="240" w:lineRule="exact"/>
        <w:rPr>
          <w:lang w:eastAsia="zh-CN"/>
        </w:rPr>
      </w:pPr>
      <w:r>
        <w:rPr>
          <w:lang w:eastAsia="zh-CN"/>
        </w:rPr>
        <w:t>Clause 9.3.5 new clause for inter frequency measurements without measurement gaps, including cell identification, measurement period and scheduling availability of UE during inter-frequency measurements</w:t>
      </w:r>
    </w:p>
    <w:p w:rsidR="008C0F4F" w:rsidRPr="008C0F4F" w:rsidRDefault="008C0F4F" w:rsidP="008C0F4F">
      <w:pPr>
        <w:pStyle w:val="10"/>
        <w:numPr>
          <w:ilvl w:val="0"/>
          <w:numId w:val="17"/>
        </w:numPr>
        <w:spacing w:before="120" w:after="60"/>
        <w:rPr>
          <w:rFonts w:ascii="Times New Roman" w:hAnsi="Times New Roman"/>
          <w:b/>
          <w:bCs/>
          <w:szCs w:val="36"/>
          <w:lang w:eastAsia="zh-CN"/>
        </w:rPr>
      </w:pPr>
      <w:r>
        <w:rPr>
          <w:rFonts w:ascii="Times New Roman" w:hAnsi="Times New Roman" w:hint="eastAsia"/>
          <w:b/>
          <w:bCs/>
          <w:szCs w:val="36"/>
          <w:lang w:eastAsia="zh-CN"/>
        </w:rPr>
        <w:t>Text Proposal</w:t>
      </w:r>
      <w:r w:rsidR="0056349B">
        <w:rPr>
          <w:rFonts w:ascii="Times New Roman" w:hAnsi="Times New Roman" w:hint="eastAsia"/>
          <w:b/>
          <w:bCs/>
          <w:szCs w:val="36"/>
          <w:lang w:eastAsia="zh-CN"/>
        </w:rPr>
        <w:t xml:space="preserve"> for TS 38.133</w:t>
      </w:r>
    </w:p>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235E53" w:rsidRDefault="004E5F64" w:rsidP="00AC6D74">
      <w:pPr>
        <w:keepNext/>
        <w:keepLines/>
        <w:spacing w:before="120"/>
        <w:outlineLvl w:val="2"/>
        <w:rPr>
          <w:rFonts w:ascii="Arial" w:hAnsi="Arial"/>
          <w:color w:val="FF0000"/>
          <w:sz w:val="28"/>
          <w:lang w:eastAsia="zh-CN"/>
        </w:rPr>
      </w:pPr>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35E53" w:rsidRPr="00235E53" w:rsidRDefault="00235E53" w:rsidP="00235E53">
      <w:pPr>
        <w:keepNext/>
        <w:keepLines/>
        <w:spacing w:before="120"/>
        <w:ind w:left="1418" w:hanging="1418"/>
        <w:outlineLvl w:val="3"/>
        <w:rPr>
          <w:rFonts w:ascii="Arial" w:eastAsia="宋体" w:hAnsi="Arial"/>
          <w:sz w:val="24"/>
          <w:lang w:eastAsia="zh-CN"/>
        </w:rPr>
      </w:pPr>
      <w:bookmarkStart w:id="2" w:name="_Toc535476000"/>
      <w:r w:rsidRPr="00235E53">
        <w:rPr>
          <w:rFonts w:ascii="Arial" w:eastAsia="宋体" w:hAnsi="Arial"/>
          <w:sz w:val="24"/>
          <w:lang w:eastAsia="zh-CN"/>
        </w:rPr>
        <w:t>9.1.2.1</w:t>
      </w:r>
      <w:r w:rsidRPr="00235E53">
        <w:rPr>
          <w:rFonts w:ascii="Arial" w:eastAsia="宋体" w:hAnsi="Arial"/>
          <w:sz w:val="24"/>
          <w:lang w:eastAsia="zh-CN"/>
        </w:rPr>
        <w:tab/>
        <w:t>EN-DC: Measurement Gap Sharing</w:t>
      </w:r>
      <w:bookmarkEnd w:id="2"/>
    </w:p>
    <w:p w:rsidR="00235E53" w:rsidRPr="00235E53" w:rsidRDefault="00235E53" w:rsidP="00235E53">
      <w:pPr>
        <w:rPr>
          <w:rFonts w:eastAsia="宋体"/>
          <w:lang w:eastAsia="zh-CN"/>
        </w:rPr>
      </w:pPr>
      <w:r w:rsidRPr="00235E53">
        <w:rPr>
          <w:rFonts w:eastAsia="宋体"/>
          <w:lang w:eastAsia="zh-CN"/>
        </w:rPr>
        <w:t xml:space="preserve">For E-UTRA-NR dual connectivity UE configured with per-UE measurement gap, measurement gap sharing shall be applies </w:t>
      </w:r>
      <w:r w:rsidRPr="00235E53">
        <w:rPr>
          <w:rFonts w:eastAsia="宋体"/>
        </w:rPr>
        <w:t>when UE requires measurement gaps to identify and measure cells</w:t>
      </w:r>
      <w:r w:rsidRPr="00235E53">
        <w:rPr>
          <w:rFonts w:eastAsia="宋体"/>
          <w:lang w:eastAsia="zh-CN"/>
        </w:rPr>
        <w:t xml:space="preserve"> on intra-frequency carriers</w:t>
      </w:r>
      <w:r w:rsidRPr="00235E53">
        <w:rPr>
          <w:rFonts w:eastAsia="宋体"/>
        </w:rPr>
        <w:t xml:space="preserve"> or when SMTC configured for intra-frequency measurement are fully overlapping with </w:t>
      </w:r>
      <w:r w:rsidRPr="00235E53">
        <w:rPr>
          <w:rFonts w:eastAsia="宋体"/>
          <w:lang w:eastAsia="zh-CN"/>
        </w:rPr>
        <w:t xml:space="preserve">per-UE </w:t>
      </w:r>
      <w:r w:rsidRPr="00235E53">
        <w:rPr>
          <w:rFonts w:eastAsia="宋体"/>
        </w:rPr>
        <w:t>measurement gaps, and when UE</w:t>
      </w:r>
      <w:r>
        <w:rPr>
          <w:rFonts w:eastAsia="宋体" w:hint="eastAsia"/>
          <w:lang w:eastAsia="zh-CN"/>
        </w:rPr>
        <w:t xml:space="preserve"> </w:t>
      </w:r>
      <w:del w:id="3" w:author="Xiaoran ZHANG" w:date="2020-02-12T17:20:00Z">
        <w:r w:rsidRPr="00235E53">
          <w:rPr>
            <w:rFonts w:eastAsia="宋体"/>
          </w:rPr>
          <w:delText xml:space="preserve">is configured </w:delText>
        </w:r>
      </w:del>
      <w:ins w:id="4" w:author="Xiaoran ZHANG" w:date="2020-02-12T17:20:00Z">
        <w:r>
          <w:rPr>
            <w:rFonts w:eastAsia="宋体" w:hint="eastAsia"/>
            <w:lang w:eastAsia="zh-CN"/>
          </w:rPr>
          <w:t>requires measurement gaps</w:t>
        </w:r>
        <w:r w:rsidRPr="00235E53">
          <w:rPr>
            <w:rFonts w:eastAsia="宋体"/>
          </w:rPr>
          <w:t xml:space="preserve"> </w:t>
        </w:r>
      </w:ins>
      <w:r w:rsidRPr="00235E53">
        <w:rPr>
          <w:rFonts w:eastAsia="宋体"/>
        </w:rPr>
        <w:t>to identify and measure cells on inter-frequency carriers</w:t>
      </w:r>
      <w:ins w:id="5" w:author="Xiaoran ZHANG" w:date="2020-02-12T17:20:00Z">
        <w:r>
          <w:rPr>
            <w:rFonts w:eastAsia="宋体" w:hint="eastAsia"/>
            <w:lang w:eastAsia="zh-CN"/>
          </w:rPr>
          <w:t xml:space="preserve"> or </w:t>
        </w:r>
        <w:r w:rsidRPr="00235E53">
          <w:rPr>
            <w:rFonts w:eastAsia="宋体"/>
          </w:rPr>
          <w:t xml:space="preserve">when SMTC configured for </w:t>
        </w:r>
        <w:r w:rsidR="00F807EF">
          <w:rPr>
            <w:rFonts w:eastAsia="宋体" w:hint="eastAsia"/>
            <w:lang w:eastAsia="zh-CN"/>
          </w:rPr>
          <w:t>inter</w:t>
        </w:r>
        <w:r w:rsidRPr="00235E53">
          <w:rPr>
            <w:rFonts w:eastAsia="宋体"/>
          </w:rPr>
          <w:t xml:space="preserve">-frequency measurement are fully overlapping with </w:t>
        </w:r>
        <w:r w:rsidRPr="00235E53">
          <w:rPr>
            <w:rFonts w:eastAsia="宋体"/>
            <w:lang w:eastAsia="zh-CN"/>
          </w:rPr>
          <w:t xml:space="preserve">per-UE </w:t>
        </w:r>
        <w:r w:rsidRPr="00235E53">
          <w:rPr>
            <w:rFonts w:eastAsia="宋体"/>
          </w:rPr>
          <w:t>measurement gaps</w:t>
        </w:r>
      </w:ins>
      <w:r w:rsidRPr="00235E53">
        <w:rPr>
          <w:rFonts w:eastAsia="宋体"/>
          <w:lang w:eastAsia="zh-CN"/>
        </w:rPr>
        <w:t xml:space="preserve">, E-UTRA gap-needed </w:t>
      </w:r>
      <w:r w:rsidRPr="00235E53">
        <w:rPr>
          <w:rFonts w:eastAsia="宋体"/>
        </w:rPr>
        <w:t>inter-frequency carriers</w:t>
      </w:r>
      <w:r w:rsidRPr="00235E53">
        <w:rPr>
          <w:rFonts w:eastAsia="宋体"/>
          <w:lang w:eastAsia="zh-CN"/>
        </w:rPr>
        <w:t xml:space="preserve"> and inter-RAT UTRAN carriers and/or inter-RAT GSM carriers</w:t>
      </w:r>
      <w:r w:rsidRPr="00235E53">
        <w:rPr>
          <w:rFonts w:eastAsia="宋体"/>
        </w:rPr>
        <w:t>.</w:t>
      </w:r>
    </w:p>
    <w:p w:rsidR="00235E53" w:rsidRPr="00235E53" w:rsidRDefault="00235E53" w:rsidP="00235E53">
      <w:pPr>
        <w:rPr>
          <w:rFonts w:eastAsia="宋体"/>
          <w:lang w:eastAsia="zh-CN"/>
        </w:rPr>
      </w:pPr>
      <w:r w:rsidRPr="00235E53">
        <w:rPr>
          <w:rFonts w:eastAsia="宋体"/>
          <w:lang w:eastAsia="zh-CN"/>
        </w:rPr>
        <w:t>For E-UTRA-NR dual connectivity UE configured with per-FR1 measurement gap, m</w:t>
      </w:r>
      <w:r w:rsidRPr="00235E53">
        <w:rPr>
          <w:rFonts w:eastAsia="宋体"/>
        </w:rPr>
        <w:t>easurement gap sharing shall be applied when UE requires measurement gaps to identify and measure cells</w:t>
      </w:r>
      <w:r w:rsidRPr="00235E53">
        <w:rPr>
          <w:rFonts w:eastAsia="宋体"/>
          <w:lang w:eastAsia="zh-CN"/>
        </w:rPr>
        <w:t xml:space="preserve"> on FR1 intra-frequency carriers</w:t>
      </w:r>
      <w:r w:rsidRPr="00235E53">
        <w:rPr>
          <w:rFonts w:eastAsia="宋体"/>
        </w:rPr>
        <w:t xml:space="preserve"> or when SMTC configured for </w:t>
      </w:r>
      <w:r w:rsidRPr="00235E53">
        <w:rPr>
          <w:rFonts w:eastAsia="宋体"/>
          <w:lang w:eastAsia="zh-CN"/>
        </w:rPr>
        <w:t xml:space="preserve">FR1 </w:t>
      </w:r>
      <w:r w:rsidRPr="00235E53">
        <w:rPr>
          <w:rFonts w:eastAsia="宋体"/>
        </w:rPr>
        <w:t xml:space="preserve">intra-frequency measurement are fully overlapping with </w:t>
      </w:r>
      <w:r w:rsidRPr="00235E53">
        <w:rPr>
          <w:rFonts w:eastAsia="宋体"/>
          <w:lang w:eastAsia="zh-CN"/>
        </w:rPr>
        <w:t xml:space="preserve">per-FR1 </w:t>
      </w:r>
      <w:r w:rsidRPr="00235E53">
        <w:rPr>
          <w:rFonts w:eastAsia="宋体"/>
        </w:rPr>
        <w:t>measurement gaps, and when UE</w:t>
      </w:r>
      <w:r w:rsidR="00956578">
        <w:rPr>
          <w:rFonts w:eastAsia="宋体" w:hint="eastAsia"/>
          <w:lang w:eastAsia="zh-CN"/>
        </w:rPr>
        <w:t xml:space="preserve"> </w:t>
      </w:r>
      <w:del w:id="6" w:author="Xiaoran ZHANG" w:date="2020-02-12T17:20:00Z">
        <w:r w:rsidRPr="00235E53">
          <w:rPr>
            <w:rFonts w:eastAsia="宋体"/>
          </w:rPr>
          <w:delText xml:space="preserve">is configured </w:delText>
        </w:r>
      </w:del>
      <w:ins w:id="7" w:author="Xiaoran ZHANG" w:date="2020-02-12T17:20:00Z">
        <w:r w:rsidR="00956578">
          <w:rPr>
            <w:rFonts w:eastAsia="宋体" w:hint="eastAsia"/>
            <w:lang w:eastAsia="zh-CN"/>
          </w:rPr>
          <w:t>requires measurem</w:t>
        </w:r>
        <w:r w:rsidR="00C4149F">
          <w:rPr>
            <w:rFonts w:eastAsia="宋体" w:hint="eastAsia"/>
            <w:lang w:eastAsia="zh-CN"/>
          </w:rPr>
          <w:t>s</w:t>
        </w:r>
        <w:r w:rsidR="00956578">
          <w:rPr>
            <w:rFonts w:eastAsia="宋体" w:hint="eastAsia"/>
            <w:lang w:eastAsia="zh-CN"/>
          </w:rPr>
          <w:t>nt gaps</w:t>
        </w:r>
        <w:r w:rsidRPr="00235E53">
          <w:rPr>
            <w:rFonts w:eastAsia="宋体"/>
          </w:rPr>
          <w:t xml:space="preserve"> </w:t>
        </w:r>
      </w:ins>
      <w:r w:rsidRPr="00235E53">
        <w:rPr>
          <w:rFonts w:eastAsia="宋体"/>
        </w:rPr>
        <w:t xml:space="preserve">to identify and measure cells on </w:t>
      </w:r>
      <w:r w:rsidRPr="00235E53">
        <w:rPr>
          <w:rFonts w:eastAsia="宋体"/>
          <w:lang w:eastAsia="zh-CN"/>
        </w:rPr>
        <w:t>FR1 inter-frequency carriers</w:t>
      </w:r>
      <w:ins w:id="8" w:author="Xiaoran ZHANG" w:date="2020-02-12T17:20:00Z">
        <w:r w:rsidR="00956578">
          <w:rPr>
            <w:rFonts w:eastAsia="宋体" w:hint="eastAsia"/>
            <w:lang w:eastAsia="zh-CN"/>
          </w:rPr>
          <w:t xml:space="preserve"> or </w:t>
        </w:r>
        <w:r w:rsidR="00956578" w:rsidRPr="00235E53">
          <w:rPr>
            <w:rFonts w:eastAsia="宋体"/>
          </w:rPr>
          <w:t xml:space="preserve">when SMTC configured for </w:t>
        </w:r>
        <w:r w:rsidR="00F807EF">
          <w:rPr>
            <w:rFonts w:eastAsia="宋体" w:hint="eastAsia"/>
            <w:lang w:eastAsia="zh-CN"/>
          </w:rPr>
          <w:t>inter</w:t>
        </w:r>
        <w:r w:rsidR="00956578" w:rsidRPr="00235E53">
          <w:rPr>
            <w:rFonts w:eastAsia="宋体"/>
          </w:rPr>
          <w:t xml:space="preserve">-frequency measurement are fully overlapping with </w:t>
        </w:r>
        <w:r w:rsidR="00956578" w:rsidRPr="00235E53">
          <w:rPr>
            <w:rFonts w:eastAsia="宋体"/>
            <w:lang w:eastAsia="zh-CN"/>
          </w:rPr>
          <w:t xml:space="preserve">per-UE </w:t>
        </w:r>
        <w:r w:rsidR="00956578" w:rsidRPr="00235E53">
          <w:rPr>
            <w:rFonts w:eastAsia="宋体"/>
          </w:rPr>
          <w:t>measurement gaps</w:t>
        </w:r>
      </w:ins>
      <w:r w:rsidRPr="00235E53">
        <w:rPr>
          <w:rFonts w:eastAsia="宋体"/>
          <w:lang w:eastAsia="zh-CN"/>
        </w:rPr>
        <w:t xml:space="preserve">, E-UTRA gap-needed </w:t>
      </w:r>
      <w:r w:rsidRPr="00235E53">
        <w:rPr>
          <w:rFonts w:eastAsia="宋体"/>
        </w:rPr>
        <w:t>inter-frequency carriers</w:t>
      </w:r>
      <w:r w:rsidRPr="00235E53">
        <w:rPr>
          <w:rFonts w:eastAsia="宋体"/>
          <w:lang w:eastAsia="zh-CN"/>
        </w:rPr>
        <w:t xml:space="preserve">, </w:t>
      </w:r>
      <w:r w:rsidRPr="00235E53">
        <w:rPr>
          <w:rFonts w:eastAsia="宋体"/>
        </w:rPr>
        <w:t xml:space="preserve">inter-RAT </w:t>
      </w:r>
      <w:r w:rsidRPr="00235E53">
        <w:rPr>
          <w:rFonts w:eastAsia="宋体"/>
          <w:lang w:eastAsia="zh-CN"/>
        </w:rPr>
        <w:t xml:space="preserve">UTRAN carriers and/or inter-RAT GSM </w:t>
      </w:r>
      <w:r w:rsidRPr="00235E53">
        <w:rPr>
          <w:rFonts w:eastAsia="宋体"/>
        </w:rPr>
        <w:t>carriers.</w:t>
      </w:r>
    </w:p>
    <w:p w:rsidR="00235E53" w:rsidRPr="00235E53" w:rsidRDefault="00235E53" w:rsidP="00235E53">
      <w:pPr>
        <w:rPr>
          <w:rFonts w:eastAsia="宋体"/>
          <w:lang w:eastAsia="zh-CN"/>
        </w:rPr>
      </w:pPr>
      <w:r w:rsidRPr="00235E53">
        <w:rPr>
          <w:rFonts w:eastAsia="宋体"/>
          <w:lang w:eastAsia="zh-CN"/>
        </w:rPr>
        <w:t>For E-UTRA-NR dual connectivity UE configured with per-FR2 measurement gap, m</w:t>
      </w:r>
      <w:r w:rsidRPr="00235E53">
        <w:rPr>
          <w:rFonts w:eastAsia="宋体"/>
        </w:rPr>
        <w:t>easurement gap sharing shall be applied when UE requires measurement gaps to identify and measure cells</w:t>
      </w:r>
      <w:r w:rsidRPr="00235E53">
        <w:rPr>
          <w:rFonts w:eastAsia="宋体"/>
          <w:lang w:eastAsia="zh-CN"/>
        </w:rPr>
        <w:t xml:space="preserve"> on FR2 intra-frequency carriers</w:t>
      </w:r>
      <w:r w:rsidRPr="00235E53">
        <w:rPr>
          <w:rFonts w:eastAsia="宋体"/>
        </w:rPr>
        <w:t xml:space="preserve"> or when SMTC configured for </w:t>
      </w:r>
      <w:r w:rsidRPr="00235E53">
        <w:rPr>
          <w:rFonts w:eastAsia="宋体"/>
          <w:lang w:eastAsia="zh-CN"/>
        </w:rPr>
        <w:t xml:space="preserve">FR2 </w:t>
      </w:r>
      <w:r w:rsidRPr="00235E53">
        <w:rPr>
          <w:rFonts w:eastAsia="宋体"/>
        </w:rPr>
        <w:t xml:space="preserve">intra-frequency measurement are fully overlapping with </w:t>
      </w:r>
      <w:r w:rsidRPr="00235E53">
        <w:rPr>
          <w:rFonts w:eastAsia="宋体"/>
          <w:lang w:eastAsia="zh-CN"/>
        </w:rPr>
        <w:t xml:space="preserve">per-FR2 </w:t>
      </w:r>
      <w:r w:rsidRPr="00235E53">
        <w:rPr>
          <w:rFonts w:eastAsia="宋体"/>
        </w:rPr>
        <w:t xml:space="preserve">measurement gaps, and when UE </w:t>
      </w:r>
      <w:del w:id="9" w:author="Xiaoran ZHANG" w:date="2020-02-12T17:20:00Z">
        <w:r w:rsidRPr="00235E53">
          <w:rPr>
            <w:rFonts w:eastAsia="宋体"/>
          </w:rPr>
          <w:delText>is configured to</w:delText>
        </w:r>
      </w:del>
      <w:ins w:id="10" w:author="Xiaoran ZHANG" w:date="2020-02-12T17:20:00Z">
        <w:r w:rsidR="00C4149F">
          <w:rPr>
            <w:rFonts w:eastAsia="宋体" w:hint="eastAsia"/>
            <w:lang w:eastAsia="zh-CN"/>
          </w:rPr>
          <w:t>requires measuremsnt gaps</w:t>
        </w:r>
        <w:r w:rsidRPr="00235E53">
          <w:rPr>
            <w:rFonts w:eastAsia="宋体"/>
          </w:rPr>
          <w:t>to</w:t>
        </w:r>
      </w:ins>
      <w:r w:rsidRPr="00235E53">
        <w:rPr>
          <w:rFonts w:eastAsia="宋体"/>
        </w:rPr>
        <w:t xml:space="preserve"> identify and measure cells on </w:t>
      </w:r>
      <w:r w:rsidRPr="00235E53">
        <w:rPr>
          <w:rFonts w:eastAsia="宋体"/>
          <w:lang w:eastAsia="zh-CN"/>
        </w:rPr>
        <w:t>FR2 inter-frequency carriers</w:t>
      </w:r>
      <w:ins w:id="11" w:author="Xiaoran ZHANG" w:date="2020-02-12T17:20:00Z">
        <w:r w:rsidR="00C4149F">
          <w:rPr>
            <w:rFonts w:eastAsia="宋体" w:hint="eastAsia"/>
            <w:lang w:eastAsia="zh-CN"/>
          </w:rPr>
          <w:t xml:space="preserve">, or </w:t>
        </w:r>
        <w:r w:rsidR="00C4149F" w:rsidRPr="00235E53">
          <w:rPr>
            <w:rFonts w:eastAsia="宋体"/>
          </w:rPr>
          <w:t xml:space="preserve">when SMTC configured for </w:t>
        </w:r>
        <w:r w:rsidR="00F807EF">
          <w:rPr>
            <w:rFonts w:eastAsia="宋体" w:hint="eastAsia"/>
            <w:lang w:eastAsia="zh-CN"/>
          </w:rPr>
          <w:t>inter</w:t>
        </w:r>
        <w:r w:rsidR="00C4149F" w:rsidRPr="00235E53">
          <w:rPr>
            <w:rFonts w:eastAsia="宋体"/>
          </w:rPr>
          <w:t xml:space="preserve">-frequency measurement are fully overlapping with </w:t>
        </w:r>
        <w:r w:rsidR="00C4149F" w:rsidRPr="00235E53">
          <w:rPr>
            <w:rFonts w:eastAsia="宋体"/>
            <w:lang w:eastAsia="zh-CN"/>
          </w:rPr>
          <w:t xml:space="preserve">per-UE </w:t>
        </w:r>
        <w:r w:rsidR="00C4149F" w:rsidRPr="00235E53">
          <w:rPr>
            <w:rFonts w:eastAsia="宋体"/>
          </w:rPr>
          <w:t>measurement gaps</w:t>
        </w:r>
      </w:ins>
      <w:r w:rsidRPr="00235E53">
        <w:rPr>
          <w:rFonts w:eastAsia="宋体"/>
        </w:rPr>
        <w:t>.</w:t>
      </w:r>
    </w:p>
    <w:p w:rsidR="00235E53" w:rsidRPr="00235E53" w:rsidRDefault="00235E53" w:rsidP="00235E53">
      <w:pPr>
        <w:rPr>
          <w:rFonts w:eastAsia="宋体"/>
        </w:rPr>
      </w:pPr>
      <w:r w:rsidRPr="00235E53">
        <w:rPr>
          <w:rFonts w:eastAsia="宋体"/>
        </w:rPr>
        <w:t xml:space="preserve">When network signals “01”, “10” or “11” with RRC parameter </w:t>
      </w:r>
      <w:r w:rsidRPr="00235E53">
        <w:rPr>
          <w:rFonts w:eastAsia="宋体"/>
          <w:i/>
        </w:rPr>
        <w:t>MeasGapSharingScheme</w:t>
      </w:r>
      <w:r w:rsidRPr="00235E53">
        <w:rPr>
          <w:rFonts w:eastAsia="宋体"/>
        </w:rPr>
        <w:t xml:space="preserve"> </w:t>
      </w:r>
      <w:r w:rsidRPr="00235E53">
        <w:rPr>
          <w:rFonts w:eastAsia="宋体"/>
          <w:lang w:eastAsia="zh-CN"/>
        </w:rPr>
        <w:t>[2][16]</w:t>
      </w:r>
      <w:r w:rsidRPr="00235E53">
        <w:rPr>
          <w:rFonts w:eastAsia="宋体"/>
        </w:rPr>
        <w:t>and the value of X is defined as in Table 9.1.2.1-1, and</w:t>
      </w:r>
    </w:p>
    <w:p w:rsidR="00235E53" w:rsidRPr="00235E53" w:rsidRDefault="00235E53" w:rsidP="00235E53">
      <w:pPr>
        <w:ind w:left="568" w:hanging="284"/>
        <w:rPr>
          <w:rFonts w:eastAsia="宋体"/>
          <w:sz w:val="18"/>
        </w:rPr>
      </w:pPr>
      <w:r w:rsidRPr="00235E53">
        <w:rPr>
          <w:rFonts w:eastAsia="宋体"/>
        </w:rPr>
        <w:t>-</w:t>
      </w:r>
      <w:r w:rsidRPr="00235E53">
        <w:rPr>
          <w:rFonts w:eastAsia="宋体"/>
        </w:rPr>
        <w:tab/>
      </w:r>
      <w:r w:rsidRPr="00235E53">
        <w:rPr>
          <w:rFonts w:eastAsia="宋体"/>
          <w:lang w:eastAsia="zh-CN"/>
        </w:rPr>
        <w:t>K</w:t>
      </w:r>
      <w:r w:rsidRPr="00235E53">
        <w:rPr>
          <w:rFonts w:eastAsia="宋体"/>
          <w:vertAlign w:val="subscript"/>
          <w:lang w:eastAsia="zh-CN"/>
        </w:rPr>
        <w:t xml:space="preserve">intra </w:t>
      </w:r>
      <w:r w:rsidRPr="00235E53">
        <w:rPr>
          <w:rFonts w:eastAsia="宋体"/>
        </w:rPr>
        <w:t xml:space="preserve">= </w:t>
      </w:r>
      <w:r w:rsidRPr="00235E53">
        <w:rPr>
          <w:rFonts w:eastAsia="宋体"/>
          <w:sz w:val="18"/>
        </w:rPr>
        <w:t>1 / X * 100,</w:t>
      </w:r>
    </w:p>
    <w:p w:rsidR="00235E53" w:rsidRPr="00235E53" w:rsidRDefault="00235E53" w:rsidP="00235E53">
      <w:pPr>
        <w:ind w:left="568" w:hanging="284"/>
        <w:rPr>
          <w:rFonts w:eastAsia="宋体"/>
          <w:sz w:val="18"/>
        </w:rPr>
      </w:pPr>
      <w:r w:rsidRPr="00235E53">
        <w:rPr>
          <w:rFonts w:eastAsia="宋体"/>
        </w:rPr>
        <w:t>-</w:t>
      </w:r>
      <w:r w:rsidRPr="00235E53">
        <w:rPr>
          <w:rFonts w:eastAsia="宋体"/>
        </w:rPr>
        <w:tab/>
      </w:r>
      <w:r w:rsidRPr="00235E53">
        <w:rPr>
          <w:rFonts w:eastAsia="宋体"/>
          <w:lang w:eastAsia="zh-CN"/>
        </w:rPr>
        <w:t>K</w:t>
      </w:r>
      <w:r w:rsidRPr="00235E53">
        <w:rPr>
          <w:rFonts w:eastAsia="宋体"/>
          <w:vertAlign w:val="subscript"/>
          <w:lang w:eastAsia="zh-CN"/>
        </w:rPr>
        <w:t xml:space="preserve">inter </w:t>
      </w:r>
      <w:r w:rsidRPr="00235E53">
        <w:rPr>
          <w:rFonts w:eastAsia="宋体"/>
        </w:rPr>
        <w:t xml:space="preserve">= </w:t>
      </w:r>
      <w:r w:rsidRPr="00235E53">
        <w:rPr>
          <w:rFonts w:eastAsia="宋体"/>
          <w:sz w:val="18"/>
        </w:rPr>
        <w:t>1 / (100 – X) * 100,</w:t>
      </w:r>
    </w:p>
    <w:p w:rsidR="00235E53" w:rsidRPr="00235E53" w:rsidRDefault="00235E53" w:rsidP="00235E53">
      <w:pPr>
        <w:rPr>
          <w:rFonts w:eastAsia="宋体"/>
        </w:rPr>
      </w:pPr>
      <w:r w:rsidRPr="00235E53">
        <w:rPr>
          <w:rFonts w:eastAsia="宋体"/>
        </w:rPr>
        <w:t xml:space="preserve">When network signals “00” indicating equal splitting gap sharing, X is not applied. </w:t>
      </w:r>
    </w:p>
    <w:p w:rsidR="00235E53" w:rsidRPr="00235E53" w:rsidRDefault="00235E53" w:rsidP="00235E53">
      <w:pPr>
        <w:rPr>
          <w:rFonts w:eastAsia="宋体"/>
        </w:rPr>
      </w:pPr>
      <w:r w:rsidRPr="00235E53">
        <w:rPr>
          <w:rFonts w:eastAsia="宋体"/>
        </w:rPr>
        <w:t xml:space="preserve">The RRC parameter </w:t>
      </w:r>
      <w:r w:rsidRPr="00235E53">
        <w:rPr>
          <w:rFonts w:eastAsia="宋体"/>
          <w:i/>
        </w:rPr>
        <w:t>MeasGapSharingScheme</w:t>
      </w:r>
      <w:r w:rsidRPr="00235E53">
        <w:rPr>
          <w:rFonts w:eastAsia="宋体"/>
        </w:rPr>
        <w:t xml:space="preserve"> shall be applied to the calculation of carrier specific scaling factor as specified in clause 9.1.5.2.1</w:t>
      </w:r>
      <w:r w:rsidRPr="00235E53">
        <w:rPr>
          <w:rFonts w:eastAsia="宋体"/>
          <w:lang w:eastAsia="zh-CN"/>
        </w:rPr>
        <w:t>.</w:t>
      </w:r>
    </w:p>
    <w:p w:rsidR="00235E53" w:rsidRPr="00235E53" w:rsidRDefault="00235E53" w:rsidP="00235E53">
      <w:pPr>
        <w:keepNext/>
        <w:keepLines/>
        <w:spacing w:before="60"/>
        <w:jc w:val="center"/>
        <w:rPr>
          <w:rFonts w:ascii="Arial" w:eastAsia="宋体" w:hAnsi="Arial"/>
          <w:b/>
          <w:snapToGrid w:val="0"/>
          <w:lang w:eastAsia="zh-CN"/>
        </w:rPr>
      </w:pPr>
      <w:r w:rsidRPr="00235E53">
        <w:rPr>
          <w:rFonts w:ascii="Arial" w:eastAsia="宋体" w:hAnsi="Arial"/>
          <w:b/>
          <w:snapToGrid w:val="0"/>
        </w:rPr>
        <w:lastRenderedPageBreak/>
        <w:t>Table 9.1.2</w:t>
      </w:r>
      <w:r w:rsidRPr="00235E53">
        <w:rPr>
          <w:rFonts w:ascii="Arial" w:eastAsia="宋体" w:hAnsi="Arial"/>
          <w:b/>
          <w:snapToGrid w:val="0"/>
          <w:lang w:eastAsia="zh-CN"/>
        </w:rPr>
        <w:t>.1</w:t>
      </w:r>
      <w:r w:rsidRPr="00235E53">
        <w:rPr>
          <w:rFonts w:ascii="Arial" w:eastAsia="宋体" w:hAnsi="Arial"/>
          <w:b/>
          <w:snapToGrid w:val="0"/>
        </w:rPr>
        <w:t>-</w:t>
      </w:r>
      <w:r w:rsidRPr="00235E53">
        <w:rPr>
          <w:rFonts w:ascii="Arial" w:eastAsia="宋体" w:hAnsi="Arial"/>
          <w:b/>
          <w:snapToGrid w:val="0"/>
          <w:lang w:eastAsia="zh-CN"/>
        </w:rPr>
        <w:t>1</w:t>
      </w:r>
      <w:r w:rsidRPr="00235E53">
        <w:rPr>
          <w:rFonts w:ascii="Arial" w:eastAsia="宋体" w:hAnsi="Arial"/>
          <w:b/>
          <w:snapToGrid w:val="0"/>
        </w:rPr>
        <w:t>: Value of parameter X</w:t>
      </w:r>
      <w:r w:rsidRPr="00235E53">
        <w:rPr>
          <w:rFonts w:ascii="Arial" w:eastAsia="宋体"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b/>
                <w:sz w:val="18"/>
                <w:lang w:eastAsia="ko-KR"/>
              </w:rPr>
            </w:pPr>
            <w:r w:rsidRPr="00235E53">
              <w:rPr>
                <w:rFonts w:ascii="Arial" w:eastAsia="宋体" w:hAnsi="Arial"/>
                <w:b/>
                <w:i/>
                <w:sz w:val="18"/>
              </w:rPr>
              <w:t>measGapSharingScheme</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b/>
                <w:sz w:val="18"/>
                <w:lang w:eastAsia="ko-KR"/>
              </w:rPr>
            </w:pPr>
            <w:r w:rsidRPr="00235E53">
              <w:rPr>
                <w:rFonts w:ascii="Arial" w:eastAsia="宋体" w:hAnsi="Arial"/>
                <w:b/>
                <w:sz w:val="18"/>
                <w:lang w:eastAsia="ko-KR"/>
              </w:rPr>
              <w:t>Value of X (%)</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‘00’</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ko-KR"/>
              </w:rPr>
              <w:t>Equal splitting</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‘01’</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zh-CN"/>
              </w:rPr>
              <w:t>25</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‘10’</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zh-CN"/>
              </w:rPr>
              <w:t>50</w:t>
            </w:r>
          </w:p>
        </w:tc>
      </w:tr>
      <w:tr w:rsidR="00235E53" w:rsidRPr="00235E53" w:rsidTr="00F807EF">
        <w:trPr>
          <w:jc w:val="center"/>
        </w:trPr>
        <w:tc>
          <w:tcPr>
            <w:tcW w:w="2387"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ko-KR"/>
              </w:rPr>
            </w:pPr>
            <w:r w:rsidRPr="00235E53">
              <w:rPr>
                <w:rFonts w:ascii="Arial" w:eastAsia="宋体" w:hAnsi="Arial"/>
                <w:sz w:val="18"/>
                <w:lang w:eastAsia="ko-KR"/>
              </w:rPr>
              <w:t>‘11’</w:t>
            </w:r>
          </w:p>
        </w:tc>
        <w:tc>
          <w:tcPr>
            <w:tcW w:w="2218" w:type="dxa"/>
            <w:shd w:val="clear" w:color="auto" w:fill="auto"/>
            <w:vAlign w:val="center"/>
          </w:tcPr>
          <w:p w:rsidR="00235E53" w:rsidRPr="00235E53" w:rsidRDefault="00235E53" w:rsidP="00235E53">
            <w:pPr>
              <w:keepNext/>
              <w:keepLines/>
              <w:spacing w:after="0"/>
              <w:jc w:val="center"/>
              <w:rPr>
                <w:rFonts w:ascii="Arial" w:eastAsia="宋体" w:hAnsi="Arial"/>
                <w:sz w:val="18"/>
                <w:lang w:eastAsia="zh-CN"/>
              </w:rPr>
            </w:pPr>
            <w:r w:rsidRPr="00235E53">
              <w:rPr>
                <w:rFonts w:ascii="Arial" w:eastAsia="宋体" w:hAnsi="Arial"/>
                <w:sz w:val="18"/>
                <w:lang w:eastAsia="zh-CN"/>
              </w:rPr>
              <w:t>75</w:t>
            </w:r>
          </w:p>
        </w:tc>
      </w:tr>
      <w:tr w:rsidR="00235E53" w:rsidRPr="00235E53" w:rsidTr="00F807EF">
        <w:trPr>
          <w:jc w:val="center"/>
        </w:trPr>
        <w:tc>
          <w:tcPr>
            <w:tcW w:w="4605" w:type="dxa"/>
            <w:gridSpan w:val="2"/>
            <w:shd w:val="clear" w:color="auto" w:fill="auto"/>
            <w:vAlign w:val="center"/>
          </w:tcPr>
          <w:p w:rsidR="00235E53" w:rsidRPr="00235E53" w:rsidRDefault="00235E53" w:rsidP="00235E53">
            <w:pPr>
              <w:keepNext/>
              <w:keepLines/>
              <w:spacing w:after="0"/>
              <w:ind w:left="851" w:hanging="851"/>
              <w:rPr>
                <w:rFonts w:ascii="Arial" w:eastAsia="宋体" w:hAnsi="Arial"/>
                <w:sz w:val="18"/>
                <w:lang w:eastAsia="zh-CN"/>
              </w:rPr>
            </w:pPr>
            <w:r w:rsidRPr="00235E53">
              <w:rPr>
                <w:rFonts w:ascii="Arial" w:eastAsia="宋体" w:hAnsi="Arial" w:hint="eastAsia"/>
                <w:sz w:val="18"/>
                <w:lang w:eastAsia="zh-CN"/>
              </w:rPr>
              <w:t>Note:</w:t>
            </w:r>
            <w:r w:rsidRPr="00235E53">
              <w:rPr>
                <w:rFonts w:ascii="Arial" w:eastAsia="宋体" w:hAnsi="Arial"/>
                <w:sz w:val="18"/>
              </w:rPr>
              <w:tab/>
              <w:t>It</w:t>
            </w:r>
            <w:r w:rsidRPr="00235E53">
              <w:rPr>
                <w:rFonts w:ascii="Arial" w:eastAsia="宋体" w:hAnsi="Arial"/>
                <w:sz w:val="18"/>
                <w:lang w:eastAsia="zh-CN"/>
              </w:rPr>
              <w:t xml:space="preserve"> is left to UE implementation to determine which </w:t>
            </w:r>
            <w:r w:rsidRPr="00235E53">
              <w:rPr>
                <w:rFonts w:ascii="Arial" w:eastAsia="宋体" w:hAnsi="Arial"/>
                <w:sz w:val="18"/>
                <w:szCs w:val="22"/>
                <w:lang w:eastAsia="ja-JP"/>
              </w:rPr>
              <w:t xml:space="preserve">measurement gap sharing scheme in the table </w:t>
            </w:r>
            <w:r w:rsidRPr="00235E53">
              <w:rPr>
                <w:rFonts w:ascii="Arial" w:eastAsia="宋体" w:hAnsi="Arial"/>
                <w:i/>
                <w:sz w:val="18"/>
              </w:rPr>
              <w:t>to be applied</w:t>
            </w:r>
            <w:r w:rsidRPr="00235E53">
              <w:rPr>
                <w:rFonts w:ascii="Arial" w:eastAsia="宋体" w:hAnsi="Arial"/>
                <w:sz w:val="18"/>
                <w:lang w:eastAsia="zh-CN"/>
              </w:rPr>
              <w:t>, when</w:t>
            </w:r>
            <w:r w:rsidRPr="00235E53">
              <w:rPr>
                <w:rFonts w:ascii="Arial" w:eastAsia="宋体" w:hAnsi="Arial"/>
                <w:bCs/>
                <w:sz w:val="18"/>
              </w:rPr>
              <w:t xml:space="preserve"> </w:t>
            </w:r>
            <w:r w:rsidRPr="00235E53">
              <w:rPr>
                <w:rFonts w:ascii="Arial" w:eastAsia="宋体" w:hAnsi="Arial"/>
                <w:i/>
                <w:sz w:val="18"/>
              </w:rPr>
              <w:t xml:space="preserve">MeasGapSharingScheme is absent and there is </w:t>
            </w:r>
            <w:r w:rsidRPr="00235E53">
              <w:rPr>
                <w:rFonts w:ascii="Arial" w:eastAsia="宋体" w:hAnsi="Arial"/>
                <w:sz w:val="18"/>
              </w:rPr>
              <w:t xml:space="preserve">no </w:t>
            </w:r>
            <w:r w:rsidRPr="00235E53">
              <w:rPr>
                <w:rFonts w:ascii="Arial" w:eastAsia="宋体" w:hAnsi="Arial"/>
                <w:sz w:val="18"/>
                <w:lang w:eastAsia="zh-CN"/>
              </w:rPr>
              <w:t>stored value in the field.</w:t>
            </w:r>
          </w:p>
        </w:tc>
      </w:tr>
    </w:tbl>
    <w:p w:rsidR="00235E53" w:rsidRDefault="00235E53" w:rsidP="00AC6D74">
      <w:pPr>
        <w:keepNext/>
        <w:keepLines/>
        <w:spacing w:before="120"/>
        <w:outlineLvl w:val="2"/>
        <w:rPr>
          <w:rFonts w:ascii="Arial" w:hAnsi="Arial"/>
          <w:color w:val="FF0000"/>
          <w:sz w:val="28"/>
          <w:lang w:eastAsia="zh-CN"/>
        </w:rPr>
      </w:pPr>
    </w:p>
    <w:p w:rsidR="004E5F64" w:rsidRPr="004E5F64" w:rsidRDefault="004E5F64" w:rsidP="004E5F64">
      <w:pPr>
        <w:keepNext/>
        <w:keepLines/>
        <w:spacing w:before="120"/>
        <w:ind w:left="1418" w:hanging="1418"/>
        <w:outlineLvl w:val="3"/>
        <w:rPr>
          <w:rFonts w:ascii="Arial" w:eastAsia="宋体" w:hAnsi="Arial"/>
          <w:sz w:val="24"/>
          <w:lang w:eastAsia="zh-CN"/>
        </w:rPr>
      </w:pPr>
      <w:bookmarkStart w:id="12" w:name="_Toc5952673"/>
      <w:r w:rsidRPr="004E5F64">
        <w:rPr>
          <w:rFonts w:ascii="Arial" w:eastAsia="宋体" w:hAnsi="Arial"/>
          <w:sz w:val="24"/>
          <w:lang w:eastAsia="zh-CN"/>
        </w:rPr>
        <w:t>9.1.2.1a</w:t>
      </w:r>
      <w:r w:rsidRPr="004E5F64">
        <w:rPr>
          <w:rFonts w:ascii="Arial" w:eastAsia="宋体" w:hAnsi="Arial"/>
          <w:sz w:val="24"/>
          <w:lang w:eastAsia="zh-CN"/>
        </w:rPr>
        <w:tab/>
        <w:t>SA: Measurement Gap Sharing</w:t>
      </w:r>
      <w:bookmarkEnd w:id="12"/>
    </w:p>
    <w:p w:rsidR="004E5F64" w:rsidRPr="004E5F64" w:rsidRDefault="004E5F64" w:rsidP="004E5F64">
      <w:pPr>
        <w:rPr>
          <w:rFonts w:eastAsia="宋体"/>
          <w:lang w:eastAsia="zh-CN"/>
        </w:rPr>
      </w:pPr>
      <w:r w:rsidRPr="004E5F64">
        <w:rPr>
          <w:rFonts w:eastAsia="宋体"/>
          <w:lang w:eastAsia="zh-CN"/>
        </w:rPr>
        <w:t xml:space="preserve">For NR standalone UE without NR-DC operation and configured with per-UE measurement gap, measurement gap sharing shall be applies </w:t>
      </w:r>
      <w:r w:rsidRPr="004E5F64">
        <w:rPr>
          <w:rFonts w:eastAsia="宋体"/>
        </w:rPr>
        <w:t>when UE requires measurement gaps to identify and measure cells</w:t>
      </w:r>
      <w:r w:rsidRPr="004E5F64">
        <w:rPr>
          <w:rFonts w:eastAsia="宋体"/>
          <w:lang w:eastAsia="zh-CN"/>
        </w:rPr>
        <w:t xml:space="preserve"> on intra-frequency carriers</w:t>
      </w:r>
      <w:r w:rsidRPr="004E5F64">
        <w:rPr>
          <w:rFonts w:eastAsia="宋体"/>
        </w:rPr>
        <w:t xml:space="preserve"> or when SMTC configured for intra-frequency measurement are fully overlapping with </w:t>
      </w:r>
      <w:r w:rsidRPr="004E5F64">
        <w:rPr>
          <w:rFonts w:eastAsia="宋体"/>
          <w:lang w:eastAsia="zh-CN"/>
        </w:rPr>
        <w:t xml:space="preserve">per-UE </w:t>
      </w:r>
      <w:r w:rsidRPr="004E5F64">
        <w:rPr>
          <w:rFonts w:eastAsia="宋体"/>
        </w:rPr>
        <w:t>measurement gaps, and when UE</w:t>
      </w:r>
      <w:r w:rsidR="00566C3B">
        <w:rPr>
          <w:rFonts w:eastAsia="宋体" w:hint="eastAsia"/>
          <w:lang w:eastAsia="zh-CN"/>
        </w:rPr>
        <w:t xml:space="preserve"> </w:t>
      </w:r>
      <w:del w:id="13" w:author="Xiaoran ZHANG" w:date="2020-02-12T17:20:00Z">
        <w:r w:rsidRPr="004E5F64">
          <w:rPr>
            <w:rFonts w:eastAsia="宋体"/>
          </w:rPr>
          <w:delText xml:space="preserve">is configured </w:delText>
        </w:r>
      </w:del>
      <w:ins w:id="14" w:author="Xiaoran ZHANG" w:date="2020-02-12T17:20:00Z">
        <w:r w:rsidR="00566C3B">
          <w:rPr>
            <w:rFonts w:eastAsia="宋体" w:hint="eastAsia"/>
            <w:lang w:eastAsia="zh-CN"/>
          </w:rPr>
          <w:t>requires measurement gaps</w:t>
        </w:r>
        <w:r w:rsidRPr="004E5F64">
          <w:rPr>
            <w:rFonts w:eastAsia="宋体"/>
          </w:rPr>
          <w:t xml:space="preserve"> </w:t>
        </w:r>
      </w:ins>
      <w:r w:rsidRPr="004E5F64">
        <w:rPr>
          <w:rFonts w:eastAsia="宋体"/>
        </w:rPr>
        <w:t>to identify and measure cells on inter-frequency carriers</w:t>
      </w:r>
      <w:ins w:id="15" w:author="Xiaoran ZHANG" w:date="2020-02-12T17:20:00Z">
        <w:r w:rsidR="00A15728">
          <w:rPr>
            <w:rFonts w:eastAsia="宋体" w:hint="eastAsia"/>
            <w:lang w:eastAsia="zh-CN"/>
          </w:rPr>
          <w:t>,</w:t>
        </w:r>
        <w:r w:rsidR="00566C3B">
          <w:rPr>
            <w:rFonts w:eastAsia="宋体" w:hint="eastAsia"/>
            <w:lang w:eastAsia="zh-CN"/>
          </w:rPr>
          <w:t xml:space="preserve"> or </w:t>
        </w:r>
        <w:r w:rsidR="00566C3B" w:rsidRPr="00235E53">
          <w:rPr>
            <w:rFonts w:eastAsia="宋体"/>
          </w:rPr>
          <w:t xml:space="preserve">when SMTC configured for </w:t>
        </w:r>
        <w:r w:rsidR="00F807EF">
          <w:rPr>
            <w:rFonts w:eastAsia="宋体" w:hint="eastAsia"/>
            <w:lang w:eastAsia="zh-CN"/>
          </w:rPr>
          <w:t>inter</w:t>
        </w:r>
        <w:r w:rsidR="00566C3B" w:rsidRPr="00235E53">
          <w:rPr>
            <w:rFonts w:eastAsia="宋体"/>
          </w:rPr>
          <w:t xml:space="preserve">-frequency measurement are fully overlapping with </w:t>
        </w:r>
        <w:r w:rsidR="00566C3B" w:rsidRPr="00235E53">
          <w:rPr>
            <w:rFonts w:eastAsia="宋体"/>
            <w:lang w:eastAsia="zh-CN"/>
          </w:rPr>
          <w:t xml:space="preserve">per-UE </w:t>
        </w:r>
        <w:r w:rsidR="00566C3B" w:rsidRPr="00235E53">
          <w:rPr>
            <w:rFonts w:eastAsia="宋体"/>
          </w:rPr>
          <w:t>measurement gaps</w:t>
        </w:r>
      </w:ins>
      <w:r w:rsidRPr="004E5F64">
        <w:rPr>
          <w:rFonts w:eastAsia="宋体"/>
          <w:lang w:eastAsia="zh-CN"/>
        </w:rPr>
        <w:t>, and/or inter-RAT E-UTRAN carriers, and/or inter-RAT UTRAN carriers for SRVCC</w:t>
      </w:r>
      <w:r w:rsidRPr="004E5F64">
        <w:rPr>
          <w:rFonts w:eastAsia="宋体"/>
        </w:rPr>
        <w:t>.</w:t>
      </w:r>
    </w:p>
    <w:p w:rsidR="004E5F64" w:rsidRPr="004E5F64" w:rsidRDefault="004E5F64" w:rsidP="004E5F64">
      <w:pPr>
        <w:rPr>
          <w:rFonts w:eastAsia="宋体"/>
          <w:lang w:eastAsia="zh-CN"/>
        </w:rPr>
      </w:pPr>
      <w:r w:rsidRPr="004E5F64">
        <w:rPr>
          <w:rFonts w:eastAsia="宋体"/>
          <w:lang w:eastAsia="zh-CN"/>
        </w:rPr>
        <w:t>For NR standalone UE without NR-DC operation and configured with per-FR1 measurement gap, m</w:t>
      </w:r>
      <w:r w:rsidRPr="004E5F64">
        <w:rPr>
          <w:rFonts w:eastAsia="宋体"/>
        </w:rPr>
        <w:t>easurement gap sharing shall be applied when UE requires measurement gaps to identify and measure cells</w:t>
      </w:r>
      <w:r w:rsidRPr="004E5F64">
        <w:rPr>
          <w:rFonts w:eastAsia="宋体"/>
          <w:lang w:eastAsia="zh-CN"/>
        </w:rPr>
        <w:t xml:space="preserve"> on FR1 intra-frequency carriers</w:t>
      </w:r>
      <w:r w:rsidRPr="004E5F64">
        <w:rPr>
          <w:rFonts w:eastAsia="宋体"/>
        </w:rPr>
        <w:t xml:space="preserve"> or when SMTC configured for </w:t>
      </w:r>
      <w:r w:rsidRPr="004E5F64">
        <w:rPr>
          <w:rFonts w:eastAsia="宋体"/>
          <w:lang w:eastAsia="zh-CN"/>
        </w:rPr>
        <w:t xml:space="preserve">FR1 </w:t>
      </w:r>
      <w:r w:rsidRPr="004E5F64">
        <w:rPr>
          <w:rFonts w:eastAsia="宋体"/>
        </w:rPr>
        <w:t xml:space="preserve">intra-frequency measurement are fully overlapping with </w:t>
      </w:r>
      <w:r w:rsidRPr="004E5F64">
        <w:rPr>
          <w:rFonts w:eastAsia="宋体"/>
          <w:lang w:eastAsia="zh-CN"/>
        </w:rPr>
        <w:t xml:space="preserve">per-FR1 </w:t>
      </w:r>
      <w:r w:rsidRPr="004E5F64">
        <w:rPr>
          <w:rFonts w:eastAsia="宋体"/>
        </w:rPr>
        <w:t xml:space="preserve">measurement gaps, and when UE </w:t>
      </w:r>
      <w:del w:id="16" w:author="Xiaoran ZHANG" w:date="2020-02-12T17:20:00Z">
        <w:r w:rsidRPr="004E5F64">
          <w:rPr>
            <w:rFonts w:eastAsia="宋体"/>
          </w:rPr>
          <w:delText xml:space="preserve">is configured </w:delText>
        </w:r>
      </w:del>
      <w:ins w:id="17" w:author="Xiaoran ZHANG" w:date="2020-02-12T17:20:00Z">
        <w:r w:rsidR="00C735EB">
          <w:rPr>
            <w:rFonts w:eastAsia="宋体" w:hint="eastAsia"/>
            <w:lang w:eastAsia="zh-CN"/>
          </w:rPr>
          <w:t>requires measurement gaps</w:t>
        </w:r>
        <w:r w:rsidR="00C735EB" w:rsidRPr="004E5F64">
          <w:rPr>
            <w:rFonts w:eastAsia="宋体"/>
          </w:rPr>
          <w:t xml:space="preserve"> </w:t>
        </w:r>
      </w:ins>
      <w:r w:rsidRPr="004E5F64">
        <w:rPr>
          <w:rFonts w:eastAsia="宋体"/>
        </w:rPr>
        <w:t xml:space="preserve">to identify and measure cells on </w:t>
      </w:r>
      <w:r w:rsidRPr="004E5F64">
        <w:rPr>
          <w:rFonts w:eastAsia="宋体"/>
          <w:lang w:eastAsia="zh-CN"/>
        </w:rPr>
        <w:t>FR1 inter-frequency carriers and/or inter-RAT E-UTRAN</w:t>
      </w:r>
      <w:r w:rsidRPr="004E5F64">
        <w:rPr>
          <w:rFonts w:eastAsia="宋体"/>
        </w:rPr>
        <w:t xml:space="preserve"> carriers</w:t>
      </w:r>
      <w:ins w:id="18" w:author="Xiaoran ZHANG" w:date="2020-02-12T17:20:00Z">
        <w:r w:rsidR="00A15728">
          <w:rPr>
            <w:rFonts w:eastAsia="宋体" w:hint="eastAsia"/>
            <w:lang w:eastAsia="zh-CN"/>
          </w:rPr>
          <w:t>,</w:t>
        </w:r>
        <w:r w:rsidR="00C735EB">
          <w:rPr>
            <w:rFonts w:eastAsia="宋体" w:hint="eastAsia"/>
            <w:lang w:eastAsia="zh-CN"/>
          </w:rPr>
          <w:t xml:space="preserve"> or </w:t>
        </w:r>
        <w:r w:rsidR="00C735EB" w:rsidRPr="00235E53">
          <w:rPr>
            <w:rFonts w:eastAsia="宋体"/>
          </w:rPr>
          <w:t xml:space="preserve">when SMTC configured for </w:t>
        </w:r>
        <w:r w:rsidR="00F807EF">
          <w:rPr>
            <w:rFonts w:eastAsia="宋体" w:hint="eastAsia"/>
            <w:lang w:eastAsia="zh-CN"/>
          </w:rPr>
          <w:t>inter</w:t>
        </w:r>
        <w:r w:rsidR="00C735EB" w:rsidRPr="00235E53">
          <w:rPr>
            <w:rFonts w:eastAsia="宋体"/>
          </w:rPr>
          <w:t xml:space="preserve">-frequency measurement are fully overlapping with </w:t>
        </w:r>
        <w:r w:rsidR="00C735EB" w:rsidRPr="00235E53">
          <w:rPr>
            <w:rFonts w:eastAsia="宋体"/>
            <w:lang w:eastAsia="zh-CN"/>
          </w:rPr>
          <w:t xml:space="preserve">per-UE </w:t>
        </w:r>
        <w:r w:rsidR="00C735EB" w:rsidRPr="00235E53">
          <w:rPr>
            <w:rFonts w:eastAsia="宋体"/>
          </w:rPr>
          <w:t>measurement gaps</w:t>
        </w:r>
      </w:ins>
      <w:r w:rsidRPr="004E5F64">
        <w:rPr>
          <w:rFonts w:eastAsia="宋体"/>
          <w:lang w:eastAsia="zh-CN"/>
        </w:rPr>
        <w:t>, and/or inter-RAT UTRAN carriers for SRVCC</w:t>
      </w:r>
      <w:r w:rsidRPr="004E5F64">
        <w:rPr>
          <w:rFonts w:eastAsia="宋体"/>
        </w:rPr>
        <w:t>.</w:t>
      </w:r>
    </w:p>
    <w:p w:rsidR="004E5F64" w:rsidRPr="004E5F64" w:rsidRDefault="004E5F64" w:rsidP="004E5F64">
      <w:pPr>
        <w:rPr>
          <w:rFonts w:eastAsia="宋体"/>
          <w:lang w:eastAsia="zh-CN"/>
        </w:rPr>
      </w:pPr>
      <w:r w:rsidRPr="004E5F64">
        <w:rPr>
          <w:rFonts w:eastAsia="宋体"/>
          <w:lang w:eastAsia="zh-CN"/>
        </w:rPr>
        <w:t>For NR standalone UE without NR-DC operation and configured with per-FR2 measurement gap, m</w:t>
      </w:r>
      <w:r w:rsidRPr="004E5F64">
        <w:rPr>
          <w:rFonts w:eastAsia="宋体"/>
        </w:rPr>
        <w:t>easurement gap sharing shall be applied when UE requires measurement gaps to identify and measure cells</w:t>
      </w:r>
      <w:r w:rsidRPr="004E5F64">
        <w:rPr>
          <w:rFonts w:eastAsia="宋体"/>
          <w:lang w:eastAsia="zh-CN"/>
        </w:rPr>
        <w:t xml:space="preserve"> on FR2 intra-frequency carriers</w:t>
      </w:r>
      <w:r w:rsidRPr="004E5F64">
        <w:rPr>
          <w:rFonts w:eastAsia="宋体"/>
        </w:rPr>
        <w:t xml:space="preserve"> or when SMTC configured for </w:t>
      </w:r>
      <w:r w:rsidRPr="004E5F64">
        <w:rPr>
          <w:rFonts w:eastAsia="宋体"/>
          <w:lang w:eastAsia="zh-CN"/>
        </w:rPr>
        <w:t xml:space="preserve">FR2 </w:t>
      </w:r>
      <w:r w:rsidRPr="004E5F64">
        <w:rPr>
          <w:rFonts w:eastAsia="宋体"/>
        </w:rPr>
        <w:t xml:space="preserve">intra-frequency measurement are fully overlapping with </w:t>
      </w:r>
      <w:r w:rsidRPr="004E5F64">
        <w:rPr>
          <w:rFonts w:eastAsia="宋体"/>
          <w:lang w:eastAsia="zh-CN"/>
        </w:rPr>
        <w:t xml:space="preserve">per-FR2 </w:t>
      </w:r>
      <w:r w:rsidRPr="004E5F64">
        <w:rPr>
          <w:rFonts w:eastAsia="宋体"/>
        </w:rPr>
        <w:t xml:space="preserve">measurement gaps, and when UE </w:t>
      </w:r>
      <w:del w:id="19" w:author="Xiaoran ZHANG" w:date="2020-02-12T17:20:00Z">
        <w:r w:rsidRPr="004E5F64">
          <w:rPr>
            <w:rFonts w:eastAsia="宋体"/>
          </w:rPr>
          <w:delText xml:space="preserve">is configured </w:delText>
        </w:r>
      </w:del>
      <w:ins w:id="20" w:author="Xiaoran ZHANG" w:date="2020-02-12T17:20:00Z">
        <w:r w:rsidR="00DE1473">
          <w:rPr>
            <w:rFonts w:eastAsia="宋体" w:hint="eastAsia"/>
            <w:lang w:eastAsia="zh-CN"/>
          </w:rPr>
          <w:t>requires measurement gaps</w:t>
        </w:r>
        <w:r w:rsidR="00DE1473" w:rsidRPr="004E5F64">
          <w:rPr>
            <w:rFonts w:eastAsia="宋体"/>
          </w:rPr>
          <w:t xml:space="preserve"> </w:t>
        </w:r>
      </w:ins>
      <w:r w:rsidRPr="004E5F64">
        <w:rPr>
          <w:rFonts w:eastAsia="宋体"/>
        </w:rPr>
        <w:t xml:space="preserve">to identify and measure cells on </w:t>
      </w:r>
      <w:r w:rsidRPr="004E5F64">
        <w:rPr>
          <w:rFonts w:eastAsia="宋体"/>
          <w:lang w:eastAsia="zh-CN"/>
        </w:rPr>
        <w:t>FR2 inter-frequency carriers</w:t>
      </w:r>
      <w:ins w:id="21" w:author="Xiaoran ZHANG" w:date="2020-02-12T17:20:00Z">
        <w:r w:rsidR="00A15728">
          <w:rPr>
            <w:rFonts w:eastAsia="宋体" w:hint="eastAsia"/>
            <w:lang w:eastAsia="zh-CN"/>
          </w:rPr>
          <w:t>,</w:t>
        </w:r>
        <w:r w:rsidR="007D0203">
          <w:rPr>
            <w:rFonts w:eastAsia="宋体" w:hint="eastAsia"/>
            <w:lang w:eastAsia="zh-CN"/>
          </w:rPr>
          <w:t xml:space="preserve"> or </w:t>
        </w:r>
        <w:r w:rsidR="007D0203" w:rsidRPr="00235E53">
          <w:rPr>
            <w:rFonts w:eastAsia="宋体"/>
          </w:rPr>
          <w:t xml:space="preserve">when SMTC configured for </w:t>
        </w:r>
        <w:r w:rsidR="00F807EF">
          <w:rPr>
            <w:rFonts w:eastAsia="宋体" w:hint="eastAsia"/>
            <w:lang w:eastAsia="zh-CN"/>
          </w:rPr>
          <w:t>inter</w:t>
        </w:r>
        <w:r w:rsidR="007D0203" w:rsidRPr="00235E53">
          <w:rPr>
            <w:rFonts w:eastAsia="宋体"/>
          </w:rPr>
          <w:t xml:space="preserve">-frequency measurement are fully overlapping with </w:t>
        </w:r>
        <w:r w:rsidR="007D0203" w:rsidRPr="00235E53">
          <w:rPr>
            <w:rFonts w:eastAsia="宋体"/>
            <w:lang w:eastAsia="zh-CN"/>
          </w:rPr>
          <w:t xml:space="preserve">per-UE </w:t>
        </w:r>
        <w:r w:rsidR="007D0203" w:rsidRPr="00235E53">
          <w:rPr>
            <w:rFonts w:eastAsia="宋体"/>
          </w:rPr>
          <w:t>measurement gaps</w:t>
        </w:r>
      </w:ins>
      <w:r w:rsidRPr="004E5F64">
        <w:rPr>
          <w:rFonts w:eastAsia="宋体"/>
        </w:rPr>
        <w:t>.</w:t>
      </w:r>
    </w:p>
    <w:p w:rsidR="004E5F64" w:rsidRPr="004E5F64" w:rsidRDefault="004E5F64" w:rsidP="004E5F64">
      <w:pPr>
        <w:rPr>
          <w:rFonts w:eastAsia="宋体"/>
        </w:rPr>
      </w:pPr>
      <w:r w:rsidRPr="004E5F64">
        <w:rPr>
          <w:rFonts w:eastAsia="宋体"/>
        </w:rPr>
        <w:t xml:space="preserve">When network signals “01”, “10” or “11” with RRC parameter </w:t>
      </w:r>
      <w:r w:rsidRPr="004E5F64">
        <w:rPr>
          <w:rFonts w:eastAsia="宋体"/>
          <w:i/>
        </w:rPr>
        <w:t>MeasGapSharingScheme</w:t>
      </w:r>
      <w:r w:rsidRPr="004E5F64">
        <w:rPr>
          <w:rFonts w:eastAsia="宋体"/>
        </w:rPr>
        <w:t xml:space="preserve"> </w:t>
      </w:r>
      <w:r w:rsidRPr="004E5F64">
        <w:rPr>
          <w:rFonts w:eastAsia="宋体"/>
          <w:lang w:eastAsia="zh-CN"/>
        </w:rPr>
        <w:t xml:space="preserve">[2] </w:t>
      </w:r>
      <w:r w:rsidRPr="004E5F64">
        <w:rPr>
          <w:rFonts w:eastAsia="宋体"/>
        </w:rPr>
        <w:t>and the value of X is defined as in Table 9.1.2.1a-1, and</w:t>
      </w:r>
    </w:p>
    <w:p w:rsidR="004E5F64" w:rsidRPr="004E5F64" w:rsidRDefault="004E5F64" w:rsidP="004E5F64">
      <w:pPr>
        <w:ind w:left="568" w:hanging="284"/>
        <w:rPr>
          <w:rFonts w:eastAsia="宋体"/>
          <w:sz w:val="18"/>
        </w:rPr>
      </w:pPr>
      <w:r w:rsidRPr="004E5F64">
        <w:rPr>
          <w:rFonts w:eastAsia="宋体"/>
        </w:rPr>
        <w:t>-</w:t>
      </w:r>
      <w:r w:rsidRPr="004E5F64">
        <w:rPr>
          <w:rFonts w:eastAsia="宋体"/>
        </w:rPr>
        <w:tab/>
      </w:r>
      <w:r w:rsidRPr="004E5F64">
        <w:rPr>
          <w:rFonts w:eastAsia="宋体"/>
          <w:lang w:eastAsia="zh-CN"/>
        </w:rPr>
        <w:t>K</w:t>
      </w:r>
      <w:r w:rsidRPr="004E5F64">
        <w:rPr>
          <w:rFonts w:eastAsia="宋体"/>
          <w:vertAlign w:val="subscript"/>
          <w:lang w:eastAsia="zh-CN"/>
        </w:rPr>
        <w:t xml:space="preserve">intra </w:t>
      </w:r>
      <w:r w:rsidRPr="004E5F64">
        <w:rPr>
          <w:rFonts w:eastAsia="宋体"/>
        </w:rPr>
        <w:t xml:space="preserve">= </w:t>
      </w:r>
      <w:r w:rsidRPr="004E5F64">
        <w:rPr>
          <w:rFonts w:eastAsia="宋体"/>
          <w:sz w:val="18"/>
        </w:rPr>
        <w:t>1 / X * 100,</w:t>
      </w:r>
    </w:p>
    <w:p w:rsidR="004E5F64" w:rsidRPr="004E5F64" w:rsidRDefault="004E5F64" w:rsidP="004E5F64">
      <w:pPr>
        <w:ind w:left="284"/>
        <w:rPr>
          <w:rFonts w:eastAsia="宋体"/>
          <w:sz w:val="18"/>
        </w:rPr>
      </w:pPr>
      <w:r w:rsidRPr="004E5F64">
        <w:rPr>
          <w:rFonts w:eastAsia="宋体"/>
        </w:rPr>
        <w:t>-</w:t>
      </w:r>
      <w:r w:rsidRPr="004E5F64">
        <w:rPr>
          <w:rFonts w:eastAsia="宋体"/>
        </w:rPr>
        <w:tab/>
      </w:r>
      <w:r w:rsidRPr="004E5F64">
        <w:rPr>
          <w:rFonts w:eastAsia="宋体"/>
          <w:lang w:eastAsia="zh-CN"/>
        </w:rPr>
        <w:t>K</w:t>
      </w:r>
      <w:r w:rsidRPr="004E5F64">
        <w:rPr>
          <w:rFonts w:eastAsia="宋体"/>
          <w:vertAlign w:val="subscript"/>
          <w:lang w:eastAsia="zh-CN"/>
        </w:rPr>
        <w:t xml:space="preserve">inter </w:t>
      </w:r>
      <w:r w:rsidRPr="004E5F64">
        <w:rPr>
          <w:rFonts w:eastAsia="宋体"/>
        </w:rPr>
        <w:t xml:space="preserve">= </w:t>
      </w:r>
      <w:r w:rsidRPr="004E5F64">
        <w:rPr>
          <w:rFonts w:eastAsia="宋体"/>
          <w:sz w:val="18"/>
        </w:rPr>
        <w:t>1 / (100 – X) * 100,</w:t>
      </w:r>
    </w:p>
    <w:p w:rsidR="004E5F64" w:rsidRPr="004E5F64" w:rsidRDefault="004E5F64" w:rsidP="004E5F64">
      <w:pPr>
        <w:ind w:leftChars="100" w:left="200"/>
        <w:rPr>
          <w:rFonts w:eastAsia="宋体"/>
        </w:rPr>
      </w:pPr>
      <w:r w:rsidRPr="004E5F64">
        <w:rPr>
          <w:rFonts w:eastAsia="宋体"/>
        </w:rPr>
        <w:t xml:space="preserve">When network signals “00” indicating equal splitting gap sharing, X is not applied. </w:t>
      </w:r>
    </w:p>
    <w:p w:rsidR="004E5F64" w:rsidRPr="004E5F64" w:rsidRDefault="004E5F64" w:rsidP="004E5F64">
      <w:pPr>
        <w:ind w:leftChars="100" w:left="200"/>
        <w:rPr>
          <w:rFonts w:eastAsia="宋体"/>
        </w:rPr>
      </w:pPr>
      <w:r w:rsidRPr="004E5F64">
        <w:rPr>
          <w:rFonts w:eastAsia="宋体"/>
        </w:rPr>
        <w:lastRenderedPageBreak/>
        <w:t xml:space="preserve">The RRC parameter </w:t>
      </w:r>
      <w:r w:rsidRPr="004E5F64">
        <w:rPr>
          <w:rFonts w:eastAsia="宋体"/>
          <w:i/>
        </w:rPr>
        <w:t>MeasGapSharingScheme</w:t>
      </w:r>
      <w:r w:rsidRPr="004E5F64">
        <w:rPr>
          <w:rFonts w:eastAsia="宋体"/>
        </w:rPr>
        <w:t xml:space="preserve"> shall be applied to the calculation of carrier specific scaling factor as specified in clause 9.1.5.2.2</w:t>
      </w:r>
      <w:r w:rsidRPr="004E5F64">
        <w:rPr>
          <w:rFonts w:eastAsia="宋体"/>
          <w:lang w:eastAsia="zh-CN"/>
        </w:rPr>
        <w:t>.</w:t>
      </w:r>
    </w:p>
    <w:p w:rsidR="004E5F64" w:rsidRPr="004E5F64" w:rsidRDefault="004E5F64" w:rsidP="004E5F64">
      <w:pPr>
        <w:keepNext/>
        <w:keepLines/>
        <w:spacing w:before="60"/>
        <w:jc w:val="center"/>
        <w:rPr>
          <w:rFonts w:ascii="Arial" w:eastAsia="宋体" w:hAnsi="Arial"/>
          <w:b/>
          <w:snapToGrid w:val="0"/>
          <w:lang w:eastAsia="zh-CN"/>
        </w:rPr>
      </w:pPr>
      <w:r w:rsidRPr="004E5F64">
        <w:rPr>
          <w:rFonts w:ascii="Arial" w:eastAsia="宋体" w:hAnsi="Arial"/>
          <w:b/>
          <w:snapToGrid w:val="0"/>
        </w:rPr>
        <w:t>Table 9.1.2</w:t>
      </w:r>
      <w:r w:rsidRPr="004E5F64">
        <w:rPr>
          <w:rFonts w:ascii="Arial" w:eastAsia="宋体" w:hAnsi="Arial"/>
          <w:b/>
          <w:snapToGrid w:val="0"/>
          <w:lang w:eastAsia="zh-CN"/>
        </w:rPr>
        <w:t>.1a</w:t>
      </w:r>
      <w:r w:rsidRPr="004E5F64">
        <w:rPr>
          <w:rFonts w:ascii="Arial" w:eastAsia="宋体" w:hAnsi="Arial"/>
          <w:b/>
          <w:snapToGrid w:val="0"/>
        </w:rPr>
        <w:t>-</w:t>
      </w:r>
      <w:r w:rsidRPr="004E5F64">
        <w:rPr>
          <w:rFonts w:ascii="Arial" w:eastAsia="宋体" w:hAnsi="Arial"/>
          <w:b/>
          <w:snapToGrid w:val="0"/>
          <w:lang w:eastAsia="zh-CN"/>
        </w:rPr>
        <w:t>1</w:t>
      </w:r>
      <w:r w:rsidRPr="004E5F64">
        <w:rPr>
          <w:rFonts w:ascii="Arial" w:eastAsia="宋体" w:hAnsi="Arial"/>
          <w:b/>
          <w:snapToGrid w:val="0"/>
        </w:rPr>
        <w:t>: Value of parameter X</w:t>
      </w:r>
      <w:r w:rsidRPr="004E5F64">
        <w:rPr>
          <w:rFonts w:ascii="Arial" w:eastAsia="宋体" w:hAnsi="Arial"/>
          <w:b/>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b/>
                <w:sz w:val="18"/>
                <w:lang w:eastAsia="ko-KR"/>
              </w:rPr>
            </w:pPr>
            <w:r w:rsidRPr="004E5F64">
              <w:rPr>
                <w:rFonts w:ascii="Arial" w:eastAsia="宋体" w:hAnsi="Arial"/>
                <w:b/>
                <w:i/>
                <w:sz w:val="18"/>
              </w:rPr>
              <w:t>measGapSharingScheme</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b/>
                <w:sz w:val="18"/>
                <w:lang w:eastAsia="ko-KR"/>
              </w:rPr>
            </w:pPr>
            <w:r w:rsidRPr="004E5F64">
              <w:rPr>
                <w:rFonts w:ascii="Arial" w:eastAsia="宋体" w:hAnsi="Arial"/>
                <w:b/>
                <w:sz w:val="18"/>
                <w:lang w:eastAsia="ko-KR"/>
              </w:rPr>
              <w:t>Value of X (%)</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‘00’</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ko-KR"/>
              </w:rPr>
              <w:t>Equal splitting</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‘01’</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zh-CN"/>
              </w:rPr>
              <w:t>25</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‘10’</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zh-CN"/>
              </w:rPr>
              <w:t>50</w:t>
            </w:r>
          </w:p>
        </w:tc>
      </w:tr>
      <w:tr w:rsidR="004E5F64" w:rsidRPr="004E5F64" w:rsidTr="00F807EF">
        <w:trPr>
          <w:jc w:val="center"/>
        </w:trPr>
        <w:tc>
          <w:tcPr>
            <w:tcW w:w="2387"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ko-KR"/>
              </w:rPr>
            </w:pPr>
            <w:r w:rsidRPr="004E5F64">
              <w:rPr>
                <w:rFonts w:ascii="Arial" w:eastAsia="宋体" w:hAnsi="Arial"/>
                <w:sz w:val="18"/>
                <w:lang w:eastAsia="ko-KR"/>
              </w:rPr>
              <w:t>‘11’</w:t>
            </w:r>
          </w:p>
        </w:tc>
        <w:tc>
          <w:tcPr>
            <w:tcW w:w="2218" w:type="dxa"/>
            <w:shd w:val="clear" w:color="auto" w:fill="auto"/>
            <w:vAlign w:val="center"/>
          </w:tcPr>
          <w:p w:rsidR="004E5F64" w:rsidRPr="004E5F64" w:rsidRDefault="004E5F64" w:rsidP="004E5F64">
            <w:pPr>
              <w:keepNext/>
              <w:keepLines/>
              <w:spacing w:after="0"/>
              <w:jc w:val="center"/>
              <w:rPr>
                <w:rFonts w:ascii="Arial" w:eastAsia="宋体" w:hAnsi="Arial"/>
                <w:sz w:val="18"/>
                <w:lang w:eastAsia="zh-CN"/>
              </w:rPr>
            </w:pPr>
            <w:r w:rsidRPr="004E5F64">
              <w:rPr>
                <w:rFonts w:ascii="Arial" w:eastAsia="宋体" w:hAnsi="Arial"/>
                <w:sz w:val="18"/>
                <w:lang w:eastAsia="zh-CN"/>
              </w:rPr>
              <w:t>75</w:t>
            </w:r>
          </w:p>
        </w:tc>
      </w:tr>
      <w:tr w:rsidR="004E5F64" w:rsidRPr="004E5F64" w:rsidTr="00F807EF">
        <w:trPr>
          <w:jc w:val="center"/>
        </w:trPr>
        <w:tc>
          <w:tcPr>
            <w:tcW w:w="4605" w:type="dxa"/>
            <w:gridSpan w:val="2"/>
            <w:shd w:val="clear" w:color="auto" w:fill="auto"/>
            <w:vAlign w:val="center"/>
          </w:tcPr>
          <w:p w:rsidR="004E5F64" w:rsidRPr="004E5F64" w:rsidRDefault="004E5F64" w:rsidP="004E5F64">
            <w:pPr>
              <w:keepNext/>
              <w:keepLines/>
              <w:spacing w:after="0"/>
              <w:ind w:left="851" w:hanging="851"/>
              <w:rPr>
                <w:rFonts w:ascii="Arial" w:eastAsia="宋体" w:hAnsi="Arial"/>
                <w:sz w:val="18"/>
                <w:lang w:eastAsia="zh-CN"/>
              </w:rPr>
            </w:pPr>
            <w:r w:rsidRPr="004E5F64">
              <w:rPr>
                <w:rFonts w:ascii="Arial" w:eastAsia="宋体" w:hAnsi="Arial" w:hint="eastAsia"/>
                <w:sz w:val="18"/>
                <w:lang w:eastAsia="zh-CN"/>
              </w:rPr>
              <w:t>Note:</w:t>
            </w:r>
            <w:r w:rsidRPr="004E5F64">
              <w:rPr>
                <w:rFonts w:ascii="Arial" w:eastAsia="宋体" w:hAnsi="Arial"/>
                <w:sz w:val="18"/>
              </w:rPr>
              <w:tab/>
              <w:t>It</w:t>
            </w:r>
            <w:r w:rsidRPr="004E5F64">
              <w:rPr>
                <w:rFonts w:ascii="Arial" w:eastAsia="宋体" w:hAnsi="Arial"/>
                <w:sz w:val="18"/>
                <w:lang w:eastAsia="zh-CN"/>
              </w:rPr>
              <w:t xml:space="preserve"> is left to UE implementation to determine which </w:t>
            </w:r>
            <w:r w:rsidRPr="004E5F64">
              <w:rPr>
                <w:rFonts w:ascii="Arial" w:eastAsia="宋体" w:hAnsi="Arial"/>
                <w:sz w:val="18"/>
                <w:szCs w:val="22"/>
                <w:lang w:eastAsia="ja-JP"/>
              </w:rPr>
              <w:t xml:space="preserve">measurement gap sharing scheme in the table </w:t>
            </w:r>
            <w:r w:rsidRPr="004E5F64">
              <w:rPr>
                <w:rFonts w:ascii="Arial" w:eastAsia="宋体" w:hAnsi="Arial"/>
                <w:i/>
                <w:sz w:val="18"/>
              </w:rPr>
              <w:t>to be applied</w:t>
            </w:r>
            <w:r w:rsidRPr="004E5F64">
              <w:rPr>
                <w:rFonts w:ascii="Arial" w:eastAsia="宋体" w:hAnsi="Arial"/>
                <w:sz w:val="18"/>
                <w:lang w:eastAsia="zh-CN"/>
              </w:rPr>
              <w:t>, when</w:t>
            </w:r>
            <w:r w:rsidRPr="004E5F64">
              <w:rPr>
                <w:rFonts w:ascii="Arial" w:eastAsia="宋体" w:hAnsi="Arial"/>
                <w:bCs/>
                <w:sz w:val="18"/>
              </w:rPr>
              <w:t xml:space="preserve"> </w:t>
            </w:r>
            <w:r w:rsidRPr="004E5F64">
              <w:rPr>
                <w:rFonts w:ascii="Arial" w:eastAsia="宋体" w:hAnsi="Arial"/>
                <w:i/>
                <w:sz w:val="18"/>
              </w:rPr>
              <w:t xml:space="preserve">MeasGapSharingScheme is absent and there is </w:t>
            </w:r>
            <w:r w:rsidRPr="004E5F64">
              <w:rPr>
                <w:rFonts w:ascii="Arial" w:eastAsia="宋体" w:hAnsi="Arial"/>
                <w:sz w:val="18"/>
              </w:rPr>
              <w:t xml:space="preserve">no </w:t>
            </w:r>
            <w:r w:rsidRPr="004E5F64">
              <w:rPr>
                <w:rFonts w:ascii="Arial" w:eastAsia="宋体" w:hAnsi="Arial"/>
                <w:sz w:val="18"/>
                <w:lang w:eastAsia="zh-CN"/>
              </w:rPr>
              <w:t>stored value in the field.</w:t>
            </w:r>
          </w:p>
        </w:tc>
      </w:tr>
    </w:tbl>
    <w:p w:rsidR="004E5F64" w:rsidRPr="004E5F64" w:rsidRDefault="004E5F64" w:rsidP="004E5F64">
      <w:pPr>
        <w:rPr>
          <w:rFonts w:eastAsia="宋体"/>
        </w:rPr>
      </w:pPr>
    </w:p>
    <w:p w:rsidR="004E5F64" w:rsidRPr="00885F53" w:rsidRDefault="004E5F64" w:rsidP="004E5F64">
      <w:pPr>
        <w:pStyle w:val="40"/>
        <w:rPr>
          <w:lang w:eastAsia="zh-CN"/>
        </w:rPr>
      </w:pPr>
      <w:r w:rsidRPr="00885F53">
        <w:rPr>
          <w:lang w:eastAsia="zh-CN"/>
        </w:rPr>
        <w:t>9.1.2.1b</w:t>
      </w:r>
      <w:r w:rsidRPr="00885F53">
        <w:rPr>
          <w:lang w:eastAsia="zh-CN"/>
        </w:rPr>
        <w:tab/>
        <w:t>NE-DC: Measurement Gap Sharing</w:t>
      </w:r>
    </w:p>
    <w:p w:rsidR="004E5F64" w:rsidRPr="00885F53" w:rsidRDefault="004E5F64" w:rsidP="004E5F64">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 xml:space="preserve">when UE </w:t>
      </w:r>
      <w:del w:id="22" w:author="Xiaoran ZHANG" w:date="2020-02-12T17:20:00Z">
        <w:r w:rsidRPr="00885F53">
          <w:delText>is configured</w:delText>
        </w:r>
      </w:del>
      <w:ins w:id="23" w:author="Xiaoran ZHANG" w:date="2020-02-12T17:20:00Z">
        <w:r w:rsidR="006C0671">
          <w:rPr>
            <w:rFonts w:eastAsia="宋体" w:hint="eastAsia"/>
            <w:lang w:eastAsia="zh-CN"/>
          </w:rPr>
          <w:t>requires measurement gaps</w:t>
        </w:r>
      </w:ins>
      <w:r w:rsidR="006C0671">
        <w:rPr>
          <w:rFonts w:hint="eastAsia"/>
          <w:lang w:eastAsia="zh-CN"/>
        </w:rPr>
        <w:t xml:space="preserve"> </w:t>
      </w:r>
      <w:r w:rsidRPr="00885F53">
        <w:t>to identify and measure cells on inter-frequency carriers</w:t>
      </w:r>
      <w:r w:rsidRPr="00885F53">
        <w:rPr>
          <w:lang w:eastAsia="zh-CN"/>
        </w:rPr>
        <w:t xml:space="preserve">, E-UTRA gap-needed </w:t>
      </w:r>
      <w:r w:rsidRPr="00885F53">
        <w:t>inter-frequency carriers</w:t>
      </w:r>
      <w:r w:rsidR="00320207">
        <w:rPr>
          <w:rFonts w:hint="eastAsia"/>
          <w:lang w:eastAsia="zh-CN"/>
        </w:rPr>
        <w:t xml:space="preserve">, </w:t>
      </w:r>
      <w:ins w:id="24" w:author="Xiaoran ZHANG" w:date="2020-02-12T17:20:00Z">
        <w:r w:rsidR="00320207">
          <w:rPr>
            <w:rFonts w:eastAsia="宋体" w:hint="eastAsia"/>
            <w:lang w:eastAsia="zh-CN"/>
          </w:rPr>
          <w:t xml:space="preserve">or </w:t>
        </w:r>
        <w:r w:rsidR="00320207" w:rsidRPr="00235E53">
          <w:rPr>
            <w:rFonts w:eastAsia="宋体"/>
          </w:rPr>
          <w:t xml:space="preserve">when SMTC configured for intra-frequency measurement are fully overlapping with </w:t>
        </w:r>
        <w:r w:rsidR="00320207" w:rsidRPr="00235E53">
          <w:rPr>
            <w:rFonts w:eastAsia="宋体"/>
            <w:lang w:eastAsia="zh-CN"/>
          </w:rPr>
          <w:t xml:space="preserve">per-UE </w:t>
        </w:r>
        <w:r w:rsidR="00320207" w:rsidRPr="00235E53">
          <w:rPr>
            <w:rFonts w:eastAsia="宋体"/>
          </w:rPr>
          <w:t>measurement gaps</w:t>
        </w:r>
        <w:r w:rsidRPr="00885F53">
          <w:rPr>
            <w:lang w:eastAsia="zh-CN"/>
          </w:rPr>
          <w:t xml:space="preserve">, </w:t>
        </w:r>
      </w:ins>
      <w:r w:rsidRPr="00885F53">
        <w:rPr>
          <w:lang w:eastAsia="zh-CN"/>
        </w:rPr>
        <w:t>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w:t>
      </w:r>
      <w:del w:id="25" w:author="Xiaoran ZHANG" w:date="2020-02-12T17:20:00Z">
        <w:r w:rsidRPr="00885F53">
          <w:delText xml:space="preserve">is configured </w:delText>
        </w:r>
      </w:del>
      <w:ins w:id="26" w:author="Xiaoran ZHANG" w:date="2020-02-12T17:20:00Z">
        <w:r w:rsidR="00320207">
          <w:rPr>
            <w:rFonts w:eastAsia="宋体" w:hint="eastAsia"/>
            <w:lang w:eastAsia="zh-CN"/>
          </w:rPr>
          <w:t>requires measurement gaps</w:t>
        </w:r>
        <w:r w:rsidR="00320207" w:rsidRPr="00885F53">
          <w:t xml:space="preserve"> </w:t>
        </w:r>
      </w:ins>
      <w:r w:rsidRPr="00885F53">
        <w:t>to identify and measure cells on inter-frequency carriers</w:t>
      </w:r>
      <w:ins w:id="27" w:author="Xiaoran ZHANG" w:date="2020-02-12T17:20:00Z">
        <w:r w:rsidR="00320207">
          <w:rPr>
            <w:rFonts w:hint="eastAsia"/>
            <w:lang w:eastAsia="zh-CN"/>
          </w:rPr>
          <w:t xml:space="preserve">, </w:t>
        </w:r>
        <w:r w:rsidR="00320207">
          <w:rPr>
            <w:rFonts w:eastAsia="宋体" w:hint="eastAsia"/>
            <w:lang w:eastAsia="zh-CN"/>
          </w:rPr>
          <w:t xml:space="preserve">or </w:t>
        </w:r>
        <w:r w:rsidR="00320207" w:rsidRPr="00235E53">
          <w:rPr>
            <w:rFonts w:eastAsia="宋体"/>
          </w:rPr>
          <w:t xml:space="preserve">when SMTC configured for </w:t>
        </w:r>
        <w:r w:rsidR="001738CD">
          <w:rPr>
            <w:rFonts w:eastAsia="宋体" w:hint="eastAsia"/>
            <w:lang w:eastAsia="zh-CN"/>
          </w:rPr>
          <w:t>inter</w:t>
        </w:r>
        <w:r w:rsidR="00320207" w:rsidRPr="00235E53">
          <w:rPr>
            <w:rFonts w:eastAsia="宋体"/>
          </w:rPr>
          <w:t xml:space="preserve">-frequency measurement are fully overlapping with </w:t>
        </w:r>
        <w:r w:rsidR="00320207" w:rsidRPr="00235E53">
          <w:rPr>
            <w:rFonts w:eastAsia="宋体"/>
            <w:lang w:eastAsia="zh-CN"/>
          </w:rPr>
          <w:t xml:space="preserve">per-UE </w:t>
        </w:r>
        <w:r w:rsidR="00320207" w:rsidRPr="00235E53">
          <w:rPr>
            <w:rFonts w:eastAsia="宋体"/>
          </w:rPr>
          <w:t>measurement gaps</w:t>
        </w:r>
      </w:ins>
      <w:r w:rsidRPr="00885F53">
        <w:rPr>
          <w:lang w:eastAsia="zh-CN"/>
        </w:rPr>
        <w:t xml:space="preserve">, E-UTRA gap-needed </w:t>
      </w:r>
      <w:r w:rsidRPr="00885F53">
        <w:t>inter-frequency carriers</w:t>
      </w:r>
      <w:r w:rsidRPr="00885F53">
        <w:rPr>
          <w:lang w:eastAsia="zh-CN"/>
        </w:rPr>
        <w:t>, and/or inter-RAT E-UTRA carriers</w:t>
      </w:r>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w:t>
      </w:r>
      <w:del w:id="28" w:author="Xiaoran ZHANG" w:date="2020-02-12T17:20:00Z">
        <w:r w:rsidRPr="00885F53">
          <w:delText xml:space="preserve">is configured </w:delText>
        </w:r>
      </w:del>
      <w:ins w:id="29" w:author="Xiaoran ZHANG" w:date="2020-02-12T17:20:00Z">
        <w:r w:rsidR="00C23C2C">
          <w:rPr>
            <w:rFonts w:eastAsia="宋体" w:hint="eastAsia"/>
            <w:lang w:eastAsia="zh-CN"/>
          </w:rPr>
          <w:t>requires measurement gaps</w:t>
        </w:r>
        <w:r w:rsidR="00C23C2C" w:rsidRPr="00885F53">
          <w:t xml:space="preserve"> </w:t>
        </w:r>
      </w:ins>
      <w:r w:rsidRPr="00885F53">
        <w:t xml:space="preserve">to identify and measure cells on </w:t>
      </w:r>
      <w:r w:rsidRPr="00885F53">
        <w:rPr>
          <w:lang w:eastAsia="zh-CN"/>
        </w:rPr>
        <w:t>FR2 inter-frequency carriers</w:t>
      </w:r>
      <w:ins w:id="30" w:author="Xiaoran ZHANG" w:date="2020-02-12T17:20:00Z">
        <w:r w:rsidR="00051FF8">
          <w:rPr>
            <w:rFonts w:hint="eastAsia"/>
            <w:lang w:eastAsia="zh-CN"/>
          </w:rPr>
          <w:t xml:space="preserve">, </w:t>
        </w:r>
        <w:r w:rsidR="00051FF8">
          <w:rPr>
            <w:rFonts w:eastAsia="宋体" w:hint="eastAsia"/>
            <w:lang w:eastAsia="zh-CN"/>
          </w:rPr>
          <w:t xml:space="preserve">or </w:t>
        </w:r>
        <w:r w:rsidR="00051FF8" w:rsidRPr="00235E53">
          <w:rPr>
            <w:rFonts w:eastAsia="宋体"/>
          </w:rPr>
          <w:t xml:space="preserve">when SMTC configured for </w:t>
        </w:r>
        <w:r w:rsidR="001738CD">
          <w:rPr>
            <w:rFonts w:eastAsia="宋体" w:hint="eastAsia"/>
            <w:lang w:eastAsia="zh-CN"/>
          </w:rPr>
          <w:t>inter</w:t>
        </w:r>
        <w:r w:rsidR="00051FF8" w:rsidRPr="00235E53">
          <w:rPr>
            <w:rFonts w:eastAsia="宋体"/>
          </w:rPr>
          <w:t xml:space="preserve">-frequency measurement are fully overlapping with </w:t>
        </w:r>
        <w:r w:rsidR="00051FF8" w:rsidRPr="00235E53">
          <w:rPr>
            <w:rFonts w:eastAsia="宋体"/>
            <w:lang w:eastAsia="zh-CN"/>
          </w:rPr>
          <w:t xml:space="preserve">per-UE </w:t>
        </w:r>
        <w:r w:rsidR="00051FF8" w:rsidRPr="00235E53">
          <w:rPr>
            <w:rFonts w:eastAsia="宋体"/>
          </w:rPr>
          <w:t>measurement gaps</w:t>
        </w:r>
      </w:ins>
      <w:r w:rsidRPr="00885F53">
        <w:t>.</w:t>
      </w:r>
    </w:p>
    <w:p w:rsidR="004E5F64" w:rsidRPr="00885F53" w:rsidRDefault="004E5F64" w:rsidP="004E5F64">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rsidR="004E5F64" w:rsidRPr="00885F53" w:rsidRDefault="004E5F64" w:rsidP="004E5F64">
      <w:pPr>
        <w:ind w:leftChars="100" w:left="200"/>
      </w:pPr>
      <w:r w:rsidRPr="00885F53">
        <w:t xml:space="preserve">When network signals “00” indicating equal splitting gap sharing, X is not applied. </w:t>
      </w:r>
    </w:p>
    <w:p w:rsidR="004E5F64" w:rsidRPr="00885F53" w:rsidRDefault="004E5F64" w:rsidP="004E5F64">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rsidR="004E5F64" w:rsidRPr="00885F53" w:rsidRDefault="004E5F64" w:rsidP="004E5F64">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4E5F64" w:rsidRPr="00885F53" w:rsidTr="00F807EF">
        <w:trPr>
          <w:jc w:val="center"/>
        </w:trPr>
        <w:tc>
          <w:tcPr>
            <w:tcW w:w="2387" w:type="dxa"/>
            <w:shd w:val="clear" w:color="auto" w:fill="auto"/>
            <w:vAlign w:val="center"/>
          </w:tcPr>
          <w:p w:rsidR="004E5F64" w:rsidRPr="00885F53" w:rsidRDefault="004E5F64" w:rsidP="00F807EF">
            <w:pPr>
              <w:pStyle w:val="TAH"/>
              <w:rPr>
                <w:lang w:eastAsia="ko-KR"/>
              </w:rPr>
            </w:pPr>
            <w:r w:rsidRPr="00885F53">
              <w:rPr>
                <w:i/>
              </w:rPr>
              <w:t>measGapSharingScheme</w:t>
            </w:r>
          </w:p>
        </w:tc>
        <w:tc>
          <w:tcPr>
            <w:tcW w:w="2218" w:type="dxa"/>
            <w:shd w:val="clear" w:color="auto" w:fill="auto"/>
            <w:vAlign w:val="center"/>
          </w:tcPr>
          <w:p w:rsidR="004E5F64" w:rsidRPr="00885F53" w:rsidRDefault="004E5F64" w:rsidP="00F807EF">
            <w:pPr>
              <w:pStyle w:val="TAH"/>
              <w:rPr>
                <w:lang w:eastAsia="ko-KR"/>
              </w:rPr>
            </w:pPr>
            <w:r w:rsidRPr="00885F53">
              <w:rPr>
                <w:lang w:eastAsia="ko-KR"/>
              </w:rPr>
              <w:t>Value of X (%)</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‘00’</w:t>
            </w:r>
          </w:p>
        </w:tc>
        <w:tc>
          <w:tcPr>
            <w:tcW w:w="2218" w:type="dxa"/>
            <w:shd w:val="clear" w:color="auto" w:fill="auto"/>
            <w:vAlign w:val="center"/>
          </w:tcPr>
          <w:p w:rsidR="004E5F64" w:rsidRPr="00885F53" w:rsidRDefault="004E5F64" w:rsidP="00F807EF">
            <w:pPr>
              <w:pStyle w:val="TAC"/>
              <w:rPr>
                <w:lang w:eastAsia="zh-CN"/>
              </w:rPr>
            </w:pPr>
            <w:r w:rsidRPr="00885F53">
              <w:rPr>
                <w:lang w:eastAsia="ko-KR"/>
              </w:rPr>
              <w:t>Equal splitting</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‘01’</w:t>
            </w:r>
          </w:p>
        </w:tc>
        <w:tc>
          <w:tcPr>
            <w:tcW w:w="2218" w:type="dxa"/>
            <w:shd w:val="clear" w:color="auto" w:fill="auto"/>
            <w:vAlign w:val="center"/>
          </w:tcPr>
          <w:p w:rsidR="004E5F64" w:rsidRPr="00885F53" w:rsidRDefault="004E5F64" w:rsidP="00F807EF">
            <w:pPr>
              <w:pStyle w:val="TAC"/>
              <w:rPr>
                <w:lang w:eastAsia="zh-CN"/>
              </w:rPr>
            </w:pPr>
            <w:r w:rsidRPr="00885F53">
              <w:rPr>
                <w:lang w:eastAsia="zh-CN"/>
              </w:rPr>
              <w:t>25</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‘10’</w:t>
            </w:r>
          </w:p>
        </w:tc>
        <w:tc>
          <w:tcPr>
            <w:tcW w:w="2218" w:type="dxa"/>
            <w:shd w:val="clear" w:color="auto" w:fill="auto"/>
            <w:vAlign w:val="center"/>
          </w:tcPr>
          <w:p w:rsidR="004E5F64" w:rsidRPr="00885F53" w:rsidRDefault="004E5F64" w:rsidP="00F807EF">
            <w:pPr>
              <w:pStyle w:val="TAC"/>
              <w:rPr>
                <w:lang w:eastAsia="zh-CN"/>
              </w:rPr>
            </w:pPr>
            <w:r w:rsidRPr="00885F53">
              <w:rPr>
                <w:lang w:eastAsia="zh-CN"/>
              </w:rPr>
              <w:t>50</w:t>
            </w:r>
          </w:p>
        </w:tc>
      </w:tr>
      <w:tr w:rsidR="004E5F64" w:rsidRPr="00885F53" w:rsidTr="00F807EF">
        <w:trPr>
          <w:jc w:val="center"/>
        </w:trPr>
        <w:tc>
          <w:tcPr>
            <w:tcW w:w="2387" w:type="dxa"/>
            <w:shd w:val="clear" w:color="auto" w:fill="auto"/>
            <w:vAlign w:val="center"/>
          </w:tcPr>
          <w:p w:rsidR="004E5F64" w:rsidRPr="00885F53" w:rsidRDefault="004E5F64" w:rsidP="00F807EF">
            <w:pPr>
              <w:pStyle w:val="TAC"/>
              <w:rPr>
                <w:lang w:eastAsia="ko-KR"/>
              </w:rPr>
            </w:pPr>
            <w:r w:rsidRPr="00885F53">
              <w:rPr>
                <w:lang w:eastAsia="ko-KR"/>
              </w:rPr>
              <w:t>‘11’</w:t>
            </w:r>
          </w:p>
        </w:tc>
        <w:tc>
          <w:tcPr>
            <w:tcW w:w="2218" w:type="dxa"/>
            <w:shd w:val="clear" w:color="auto" w:fill="auto"/>
            <w:vAlign w:val="center"/>
          </w:tcPr>
          <w:p w:rsidR="004E5F64" w:rsidRPr="00885F53" w:rsidRDefault="004E5F64" w:rsidP="00F807EF">
            <w:pPr>
              <w:pStyle w:val="TAC"/>
              <w:rPr>
                <w:lang w:eastAsia="zh-CN"/>
              </w:rPr>
            </w:pPr>
            <w:r w:rsidRPr="00885F53">
              <w:rPr>
                <w:lang w:eastAsia="zh-CN"/>
              </w:rPr>
              <w:t>75</w:t>
            </w:r>
          </w:p>
        </w:tc>
      </w:tr>
      <w:tr w:rsidR="004E5F64" w:rsidRPr="00885F53" w:rsidTr="00F807EF">
        <w:trPr>
          <w:jc w:val="center"/>
        </w:trPr>
        <w:tc>
          <w:tcPr>
            <w:tcW w:w="4605" w:type="dxa"/>
            <w:gridSpan w:val="2"/>
            <w:shd w:val="clear" w:color="auto" w:fill="auto"/>
            <w:vAlign w:val="center"/>
          </w:tcPr>
          <w:p w:rsidR="004E5F64" w:rsidRPr="00885F53" w:rsidRDefault="004E5F64" w:rsidP="00F807EF">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rsidR="004E5F64" w:rsidRPr="00885F53" w:rsidRDefault="004E5F64" w:rsidP="004E5F64">
      <w:pPr>
        <w:rPr>
          <w:lang w:eastAsia="zh-CN"/>
        </w:rPr>
      </w:pPr>
    </w:p>
    <w:p w:rsidR="004E5F64" w:rsidRPr="00885F53" w:rsidRDefault="004E5F64" w:rsidP="004E5F64">
      <w:pPr>
        <w:pStyle w:val="40"/>
        <w:rPr>
          <w:lang w:eastAsia="zh-CN"/>
        </w:rPr>
      </w:pPr>
      <w:r w:rsidRPr="00885F53">
        <w:rPr>
          <w:lang w:eastAsia="zh-CN"/>
        </w:rPr>
        <w:t>9.1.2.1c</w:t>
      </w:r>
      <w:r w:rsidRPr="00885F53">
        <w:rPr>
          <w:lang w:eastAsia="zh-CN"/>
        </w:rPr>
        <w:tab/>
        <w:t>NR-DC: Measurement Gap Sharing</w:t>
      </w:r>
    </w:p>
    <w:p w:rsidR="004E5F64" w:rsidRPr="00885F53" w:rsidRDefault="004E5F64" w:rsidP="004E5F64">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 xml:space="preserve">measurement gaps, and when UE </w:t>
      </w:r>
      <w:del w:id="31" w:author="Xiaoran ZHANG" w:date="2020-02-12T17:20:00Z">
        <w:r w:rsidRPr="00885F53">
          <w:delText xml:space="preserve">is configured </w:delText>
        </w:r>
      </w:del>
      <w:ins w:id="32" w:author="Xiaoran ZHANG" w:date="2020-02-12T17:20:00Z">
        <w:r w:rsidR="001738CD">
          <w:rPr>
            <w:rFonts w:eastAsia="宋体" w:hint="eastAsia"/>
            <w:lang w:eastAsia="zh-CN"/>
          </w:rPr>
          <w:t>requires measurement gaps</w:t>
        </w:r>
        <w:r w:rsidR="001738CD" w:rsidRPr="00885F53" w:rsidDel="001738CD">
          <w:t xml:space="preserve"> </w:t>
        </w:r>
      </w:ins>
      <w:r w:rsidRPr="00885F53">
        <w:t>to identify and measure cells on inter-frequency carriers</w:t>
      </w:r>
      <w:r w:rsidRPr="00885F53">
        <w:rPr>
          <w:lang w:eastAsia="zh-CN"/>
        </w:rPr>
        <w:t>, and/or inter-RAT E-UTRAN carriers</w:t>
      </w:r>
      <w:ins w:id="33" w:author="Xiaoran ZHANG" w:date="2020-02-12T17:20:00Z">
        <w:r w:rsidR="001738CD">
          <w:rPr>
            <w:rFonts w:hint="eastAsia"/>
            <w:lang w:eastAsia="zh-CN"/>
          </w:rPr>
          <w:t xml:space="preserve">, </w:t>
        </w:r>
        <w:r w:rsidR="001738CD">
          <w:rPr>
            <w:rFonts w:eastAsia="宋体" w:hint="eastAsia"/>
            <w:lang w:eastAsia="zh-CN"/>
          </w:rPr>
          <w:t xml:space="preserve">or </w:t>
        </w:r>
        <w:r w:rsidR="001738CD" w:rsidRPr="00235E53">
          <w:rPr>
            <w:rFonts w:eastAsia="宋体"/>
          </w:rPr>
          <w:t xml:space="preserve">when SMTC configured for </w:t>
        </w:r>
        <w:r w:rsidR="001738CD">
          <w:rPr>
            <w:rFonts w:eastAsia="宋体" w:hint="eastAsia"/>
            <w:lang w:eastAsia="zh-CN"/>
          </w:rPr>
          <w:t>inter</w:t>
        </w:r>
        <w:r w:rsidR="001738CD" w:rsidRPr="00235E53">
          <w:rPr>
            <w:rFonts w:eastAsia="宋体"/>
          </w:rPr>
          <w:t xml:space="preserve">-frequency measurement are fully overlapping with </w:t>
        </w:r>
        <w:r w:rsidR="001738CD" w:rsidRPr="00235E53">
          <w:rPr>
            <w:rFonts w:eastAsia="宋体"/>
            <w:lang w:eastAsia="zh-CN"/>
          </w:rPr>
          <w:t xml:space="preserve">per-UE </w:t>
        </w:r>
        <w:r w:rsidR="001738CD" w:rsidRPr="00235E53">
          <w:rPr>
            <w:rFonts w:eastAsia="宋体"/>
          </w:rPr>
          <w:t>measurement gaps</w:t>
        </w:r>
      </w:ins>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w:t>
      </w:r>
      <w:del w:id="34" w:author="Xiaoran ZHANG" w:date="2020-02-12T17:20:00Z">
        <w:r w:rsidRPr="00885F53">
          <w:delText xml:space="preserve">is configured </w:delText>
        </w:r>
      </w:del>
      <w:ins w:id="35" w:author="Xiaoran ZHANG" w:date="2020-02-12T17:20:00Z">
        <w:r w:rsidR="001738CD">
          <w:rPr>
            <w:rFonts w:eastAsia="宋体" w:hint="eastAsia"/>
            <w:lang w:eastAsia="zh-CN"/>
          </w:rPr>
          <w:t>requires measurement gaps</w:t>
        </w:r>
        <w:r w:rsidR="001738CD" w:rsidRPr="00885F53" w:rsidDel="001738CD">
          <w:t xml:space="preserve"> </w:t>
        </w:r>
        <w:r w:rsidR="001738CD" w:rsidRPr="00885F53">
          <w:t xml:space="preserve"> </w:t>
        </w:r>
      </w:ins>
      <w:r w:rsidRPr="00885F53">
        <w:t xml:space="preserve">to identify and measure cells on </w:t>
      </w:r>
      <w:r w:rsidRPr="00885F53">
        <w:rPr>
          <w:lang w:eastAsia="zh-CN"/>
        </w:rPr>
        <w:t>FR1 inter-frequency carriers and/or inter-RAT E-UTRAN</w:t>
      </w:r>
      <w:r w:rsidRPr="00885F53">
        <w:t xml:space="preserve"> carriers</w:t>
      </w:r>
      <w:ins w:id="36" w:author="Xiaoran ZHANG" w:date="2020-02-12T17:20:00Z">
        <w:r w:rsidR="001738CD">
          <w:rPr>
            <w:rFonts w:hint="eastAsia"/>
            <w:lang w:eastAsia="zh-CN"/>
          </w:rPr>
          <w:t xml:space="preserve">, </w:t>
        </w:r>
        <w:r w:rsidR="001738CD">
          <w:rPr>
            <w:rFonts w:eastAsia="宋体" w:hint="eastAsia"/>
            <w:lang w:eastAsia="zh-CN"/>
          </w:rPr>
          <w:t xml:space="preserve">or </w:t>
        </w:r>
        <w:r w:rsidR="001738CD" w:rsidRPr="00235E53">
          <w:rPr>
            <w:rFonts w:eastAsia="宋体"/>
          </w:rPr>
          <w:t xml:space="preserve">when SMTC configured for </w:t>
        </w:r>
        <w:r w:rsidR="001738CD">
          <w:rPr>
            <w:rFonts w:eastAsia="宋体" w:hint="eastAsia"/>
            <w:lang w:eastAsia="zh-CN"/>
          </w:rPr>
          <w:t>inter</w:t>
        </w:r>
        <w:r w:rsidR="001738CD" w:rsidRPr="00235E53">
          <w:rPr>
            <w:rFonts w:eastAsia="宋体"/>
          </w:rPr>
          <w:t xml:space="preserve">-frequency measurement are fully overlapping with </w:t>
        </w:r>
        <w:r w:rsidR="001738CD" w:rsidRPr="00235E53">
          <w:rPr>
            <w:rFonts w:eastAsia="宋体"/>
            <w:lang w:eastAsia="zh-CN"/>
          </w:rPr>
          <w:t xml:space="preserve">per-UE </w:t>
        </w:r>
        <w:r w:rsidR="001738CD" w:rsidRPr="00235E53">
          <w:rPr>
            <w:rFonts w:eastAsia="宋体"/>
          </w:rPr>
          <w:t>measurement gaps</w:t>
        </w:r>
      </w:ins>
      <w:r>
        <w:rPr>
          <w:lang w:eastAsia="zh-CN"/>
        </w:rPr>
        <w:t xml:space="preserve">, and/or </w:t>
      </w:r>
      <w:r w:rsidRPr="00C0357E">
        <w:rPr>
          <w:lang w:eastAsia="zh-CN"/>
        </w:rPr>
        <w:t>inter-RAT UTRAN carriers</w:t>
      </w:r>
      <w:r>
        <w:rPr>
          <w:lang w:eastAsia="zh-CN"/>
        </w:rPr>
        <w:t xml:space="preserve"> for SRVCC</w:t>
      </w:r>
      <w:r w:rsidRPr="00885F53">
        <w:t>.</w:t>
      </w:r>
    </w:p>
    <w:p w:rsidR="004E5F64" w:rsidRPr="00885F53" w:rsidRDefault="004E5F64" w:rsidP="004E5F64">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measurement gaps, and when UE</w:t>
      </w:r>
      <w:r w:rsidR="001738CD" w:rsidRPr="001738CD">
        <w:rPr>
          <w:rFonts w:eastAsia="宋体" w:hint="eastAsia"/>
          <w:lang w:eastAsia="zh-CN"/>
        </w:rPr>
        <w:t xml:space="preserve"> </w:t>
      </w:r>
      <w:del w:id="37" w:author="Xiaoran ZHANG" w:date="2020-02-12T17:20:00Z">
        <w:r w:rsidRPr="00885F53">
          <w:delText>is configured to</w:delText>
        </w:r>
      </w:del>
      <w:ins w:id="38" w:author="Xiaoran ZHANG" w:date="2020-02-12T17:20:00Z">
        <w:r w:rsidR="001738CD">
          <w:rPr>
            <w:rFonts w:eastAsia="宋体" w:hint="eastAsia"/>
            <w:lang w:eastAsia="zh-CN"/>
          </w:rPr>
          <w:t>requires measurement gaps</w:t>
        </w:r>
        <w:r w:rsidRPr="00885F53">
          <w:t>to</w:t>
        </w:r>
      </w:ins>
      <w:r w:rsidRPr="00885F53">
        <w:t xml:space="preserve"> identify and measure cells on </w:t>
      </w:r>
      <w:r w:rsidRPr="00885F53">
        <w:rPr>
          <w:lang w:eastAsia="zh-CN"/>
        </w:rPr>
        <w:t>FR2 inter-frequency carriers</w:t>
      </w:r>
      <w:ins w:id="39" w:author="Xiaoran ZHANG" w:date="2020-02-12T17:20:00Z">
        <w:r w:rsidR="001738CD">
          <w:rPr>
            <w:rFonts w:hint="eastAsia"/>
            <w:lang w:eastAsia="zh-CN"/>
          </w:rPr>
          <w:t xml:space="preserve">, </w:t>
        </w:r>
        <w:r w:rsidR="001738CD">
          <w:rPr>
            <w:rFonts w:eastAsia="宋体" w:hint="eastAsia"/>
            <w:lang w:eastAsia="zh-CN"/>
          </w:rPr>
          <w:t xml:space="preserve">or </w:t>
        </w:r>
        <w:r w:rsidR="001738CD" w:rsidRPr="00235E53">
          <w:rPr>
            <w:rFonts w:eastAsia="宋体"/>
          </w:rPr>
          <w:t xml:space="preserve">when SMTC configured for </w:t>
        </w:r>
        <w:r w:rsidR="001738CD">
          <w:rPr>
            <w:rFonts w:eastAsia="宋体" w:hint="eastAsia"/>
            <w:lang w:eastAsia="zh-CN"/>
          </w:rPr>
          <w:t>inter</w:t>
        </w:r>
        <w:r w:rsidR="001738CD" w:rsidRPr="00235E53">
          <w:rPr>
            <w:rFonts w:eastAsia="宋体"/>
          </w:rPr>
          <w:t xml:space="preserve">-frequency measurement are fully overlapping with </w:t>
        </w:r>
        <w:r w:rsidR="001738CD" w:rsidRPr="00235E53">
          <w:rPr>
            <w:rFonts w:eastAsia="宋体"/>
            <w:lang w:eastAsia="zh-CN"/>
          </w:rPr>
          <w:t xml:space="preserve">per-UE </w:t>
        </w:r>
        <w:r w:rsidR="001738CD" w:rsidRPr="00235E53">
          <w:rPr>
            <w:rFonts w:eastAsia="宋体"/>
          </w:rPr>
          <w:t>measurement gaps</w:t>
        </w:r>
      </w:ins>
      <w:r w:rsidRPr="00885F53">
        <w:t>.</w:t>
      </w:r>
    </w:p>
    <w:p w:rsidR="004E5F64" w:rsidRPr="00885F53" w:rsidRDefault="004E5F64" w:rsidP="004E5F64">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rsidR="004E5F64" w:rsidRPr="00885F53" w:rsidRDefault="004E5F64" w:rsidP="004E5F64">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rsidR="004E5F64" w:rsidRPr="00885F53" w:rsidRDefault="004E5F64" w:rsidP="004E5F64">
      <w:pPr>
        <w:ind w:leftChars="100" w:left="200"/>
      </w:pPr>
      <w:r w:rsidRPr="00885F53">
        <w:t xml:space="preserve">When network signals “00” indicating equal splitting gap sharing, X is not applied. </w:t>
      </w:r>
    </w:p>
    <w:p w:rsidR="004E5F64" w:rsidRPr="00885F53" w:rsidRDefault="004E5F64" w:rsidP="004E5F64">
      <w:pPr>
        <w:ind w:leftChars="100" w:left="200"/>
        <w:rPr>
          <w:lang w:eastAsia="zh-CN"/>
        </w:rPr>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rsidR="004E5F64" w:rsidRPr="00885F53" w:rsidRDefault="004E5F64" w:rsidP="004E5F64">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38"/>
      </w:tblGrid>
      <w:tr w:rsidR="004E5F64" w:rsidRPr="00885F53" w:rsidTr="00F807EF">
        <w:trPr>
          <w:jc w:val="center"/>
        </w:trPr>
        <w:tc>
          <w:tcPr>
            <w:tcW w:w="2267" w:type="dxa"/>
            <w:shd w:val="clear" w:color="auto" w:fill="auto"/>
            <w:vAlign w:val="center"/>
          </w:tcPr>
          <w:p w:rsidR="004E5F64" w:rsidRPr="00885F53" w:rsidRDefault="004E5F64" w:rsidP="00F807EF">
            <w:pPr>
              <w:pStyle w:val="TAH"/>
              <w:rPr>
                <w:lang w:eastAsia="ko-KR"/>
              </w:rPr>
            </w:pPr>
            <w:r w:rsidRPr="00885F53">
              <w:rPr>
                <w:i/>
              </w:rPr>
              <w:t>measGapSharingConfig</w:t>
            </w:r>
          </w:p>
        </w:tc>
        <w:tc>
          <w:tcPr>
            <w:tcW w:w="2338" w:type="dxa"/>
            <w:shd w:val="clear" w:color="auto" w:fill="auto"/>
            <w:vAlign w:val="center"/>
          </w:tcPr>
          <w:p w:rsidR="004E5F64" w:rsidRPr="00885F53" w:rsidRDefault="004E5F64" w:rsidP="00F807EF">
            <w:pPr>
              <w:pStyle w:val="TAH"/>
              <w:rPr>
                <w:lang w:eastAsia="ko-KR"/>
              </w:rPr>
            </w:pPr>
            <w:r w:rsidRPr="00885F53">
              <w:rPr>
                <w:lang w:eastAsia="ko-KR"/>
              </w:rPr>
              <w:t>Value of X (%)</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‘00’</w:t>
            </w:r>
          </w:p>
        </w:tc>
        <w:tc>
          <w:tcPr>
            <w:tcW w:w="2338" w:type="dxa"/>
            <w:shd w:val="clear" w:color="auto" w:fill="auto"/>
            <w:vAlign w:val="center"/>
          </w:tcPr>
          <w:p w:rsidR="004E5F64" w:rsidRPr="00885F53" w:rsidRDefault="004E5F64" w:rsidP="00F807EF">
            <w:pPr>
              <w:pStyle w:val="TAC"/>
              <w:rPr>
                <w:lang w:eastAsia="zh-CN"/>
              </w:rPr>
            </w:pPr>
            <w:r w:rsidRPr="00885F53">
              <w:rPr>
                <w:lang w:eastAsia="ko-KR"/>
              </w:rPr>
              <w:t>Equal splitting</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‘01’</w:t>
            </w:r>
          </w:p>
        </w:tc>
        <w:tc>
          <w:tcPr>
            <w:tcW w:w="2338" w:type="dxa"/>
            <w:shd w:val="clear" w:color="auto" w:fill="auto"/>
            <w:vAlign w:val="center"/>
          </w:tcPr>
          <w:p w:rsidR="004E5F64" w:rsidRPr="00885F53" w:rsidRDefault="004E5F64" w:rsidP="00F807EF">
            <w:pPr>
              <w:pStyle w:val="TAC"/>
              <w:rPr>
                <w:lang w:eastAsia="zh-CN"/>
              </w:rPr>
            </w:pPr>
            <w:r w:rsidRPr="00885F53">
              <w:rPr>
                <w:lang w:eastAsia="zh-CN"/>
              </w:rPr>
              <w:t>25</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‘10’</w:t>
            </w:r>
          </w:p>
        </w:tc>
        <w:tc>
          <w:tcPr>
            <w:tcW w:w="2338" w:type="dxa"/>
            <w:shd w:val="clear" w:color="auto" w:fill="auto"/>
            <w:vAlign w:val="center"/>
          </w:tcPr>
          <w:p w:rsidR="004E5F64" w:rsidRPr="00885F53" w:rsidRDefault="004E5F64" w:rsidP="00F807EF">
            <w:pPr>
              <w:pStyle w:val="TAC"/>
              <w:rPr>
                <w:lang w:eastAsia="zh-CN"/>
              </w:rPr>
            </w:pPr>
            <w:r w:rsidRPr="00885F53">
              <w:rPr>
                <w:lang w:eastAsia="zh-CN"/>
              </w:rPr>
              <w:t>50</w:t>
            </w:r>
          </w:p>
        </w:tc>
      </w:tr>
      <w:tr w:rsidR="004E5F64" w:rsidRPr="00885F53" w:rsidTr="00F807EF">
        <w:trPr>
          <w:jc w:val="center"/>
        </w:trPr>
        <w:tc>
          <w:tcPr>
            <w:tcW w:w="2267" w:type="dxa"/>
            <w:shd w:val="clear" w:color="auto" w:fill="auto"/>
            <w:vAlign w:val="center"/>
          </w:tcPr>
          <w:p w:rsidR="004E5F64" w:rsidRPr="00885F53" w:rsidRDefault="004E5F64" w:rsidP="00F807EF">
            <w:pPr>
              <w:pStyle w:val="TAC"/>
              <w:rPr>
                <w:lang w:eastAsia="ko-KR"/>
              </w:rPr>
            </w:pPr>
            <w:r w:rsidRPr="00885F53">
              <w:rPr>
                <w:lang w:eastAsia="ko-KR"/>
              </w:rPr>
              <w:t>‘11’</w:t>
            </w:r>
          </w:p>
        </w:tc>
        <w:tc>
          <w:tcPr>
            <w:tcW w:w="2338" w:type="dxa"/>
            <w:shd w:val="clear" w:color="auto" w:fill="auto"/>
            <w:vAlign w:val="center"/>
          </w:tcPr>
          <w:p w:rsidR="004E5F64" w:rsidRPr="00885F53" w:rsidRDefault="004E5F64" w:rsidP="00F807EF">
            <w:pPr>
              <w:pStyle w:val="TAC"/>
              <w:rPr>
                <w:lang w:eastAsia="zh-CN"/>
              </w:rPr>
            </w:pPr>
            <w:r w:rsidRPr="00885F53">
              <w:rPr>
                <w:lang w:eastAsia="zh-CN"/>
              </w:rPr>
              <w:t>75</w:t>
            </w:r>
          </w:p>
        </w:tc>
      </w:tr>
      <w:tr w:rsidR="004E5F64" w:rsidRPr="00885F53" w:rsidTr="00F807EF">
        <w:trPr>
          <w:jc w:val="center"/>
        </w:trPr>
        <w:tc>
          <w:tcPr>
            <w:tcW w:w="4605" w:type="dxa"/>
            <w:gridSpan w:val="2"/>
            <w:shd w:val="clear" w:color="auto" w:fill="auto"/>
            <w:vAlign w:val="center"/>
          </w:tcPr>
          <w:p w:rsidR="004E5F64" w:rsidRPr="00885F53" w:rsidRDefault="004E5F64" w:rsidP="00F807EF">
            <w:pPr>
              <w:pStyle w:val="TAN"/>
              <w:rPr>
                <w:lang w:eastAsia="zh-CN"/>
              </w:rPr>
            </w:pPr>
            <w:r w:rsidRPr="00885F53">
              <w:rPr>
                <w:rFonts w:hint="eastAsia"/>
                <w:lang w:eastAsia="zh-CN"/>
              </w:rPr>
              <w:t>Note:</w:t>
            </w:r>
            <w:r w:rsidRPr="00885F53">
              <w:tab/>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rsidR="004E5F64" w:rsidRPr="004E5F64" w:rsidRDefault="004E5F64" w:rsidP="00AC6D74">
      <w:pPr>
        <w:keepNext/>
        <w:keepLines/>
        <w:spacing w:before="120"/>
        <w:outlineLvl w:val="2"/>
        <w:rPr>
          <w:rFonts w:ascii="Arial" w:hAnsi="Arial"/>
          <w:color w:val="FF0000"/>
          <w:sz w:val="28"/>
          <w:lang w:eastAsia="zh-CN"/>
        </w:rPr>
      </w:pPr>
      <w:r w:rsidRPr="00265183">
        <w:rPr>
          <w:rFonts w:ascii="Arial" w:hAnsi="Arial" w:hint="eastAsia"/>
          <w:color w:val="FF0000"/>
          <w:sz w:val="28"/>
          <w:lang w:eastAsia="zh-CN"/>
        </w:rPr>
        <w:t>=================</w:t>
      </w:r>
      <w:r>
        <w:rPr>
          <w:rFonts w:ascii="Arial" w:hAnsi="Arial" w:hint="eastAsia"/>
          <w:color w:val="FF0000"/>
          <w:sz w:val="28"/>
          <w:lang w:eastAsia="zh-CN"/>
        </w:rPr>
        <w:t>End</w:t>
      </w:r>
      <w:r w:rsidRPr="00265183">
        <w:rPr>
          <w:rFonts w:ascii="Arial" w:hAnsi="Arial" w:hint="eastAsia"/>
          <w:color w:val="FF0000"/>
          <w:sz w:val="28"/>
          <w:lang w:eastAsia="zh-CN"/>
        </w:rPr>
        <w:t xml:space="preserve">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65183" w:rsidRPr="00265183" w:rsidRDefault="00265183" w:rsidP="00AC6D74">
      <w:pPr>
        <w:keepNext/>
        <w:keepLines/>
        <w:spacing w:before="120"/>
        <w:outlineLvl w:val="2"/>
        <w:rPr>
          <w:rFonts w:ascii="Arial" w:hAnsi="Arial"/>
          <w:color w:val="FF0000"/>
          <w:sz w:val="28"/>
          <w:lang w:eastAsia="zh-CN"/>
        </w:rPr>
      </w:pPr>
      <w:r w:rsidRPr="00265183">
        <w:rPr>
          <w:rFonts w:ascii="Arial" w:hAnsi="Arial" w:hint="eastAsia"/>
          <w:color w:val="FF0000"/>
          <w:sz w:val="28"/>
          <w:lang w:eastAsia="zh-CN"/>
        </w:rPr>
        <w:t xml:space="preserve">=================Start of </w:t>
      </w:r>
      <w:r w:rsidR="007E5F42">
        <w:rPr>
          <w:rFonts w:ascii="Arial" w:hAnsi="Arial" w:hint="eastAsia"/>
          <w:color w:val="FF0000"/>
          <w:sz w:val="28"/>
          <w:lang w:eastAsia="zh-CN"/>
        </w:rPr>
        <w:t>2</w:t>
      </w:r>
      <w:r w:rsidR="007E5F42" w:rsidRPr="007E5F42">
        <w:rPr>
          <w:rFonts w:ascii="Arial" w:hAnsi="Arial" w:hint="eastAsia"/>
          <w:color w:val="FF0000"/>
          <w:sz w:val="28"/>
          <w:vertAlign w:val="superscript"/>
          <w:lang w:eastAsia="zh-CN"/>
        </w:rPr>
        <w:t>nd</w:t>
      </w:r>
      <w:r w:rsidRPr="00265183">
        <w:rPr>
          <w:rFonts w:ascii="Arial" w:hAnsi="Arial" w:hint="eastAsia"/>
          <w:color w:val="FF0000"/>
          <w:sz w:val="28"/>
          <w:lang w:eastAsia="zh-CN"/>
        </w:rPr>
        <w:t xml:space="preserve"> change==================</w:t>
      </w:r>
    </w:p>
    <w:p w:rsidR="00265183" w:rsidRPr="00A368A9" w:rsidRDefault="00265183" w:rsidP="00265183">
      <w:pPr>
        <w:keepNext/>
        <w:keepLines/>
        <w:spacing w:before="120"/>
        <w:ind w:left="1134" w:hanging="1134"/>
        <w:outlineLvl w:val="2"/>
        <w:rPr>
          <w:rFonts w:ascii="Arial" w:hAnsi="Arial"/>
          <w:sz w:val="28"/>
        </w:rPr>
      </w:pPr>
      <w:r w:rsidRPr="00A368A9">
        <w:rPr>
          <w:rFonts w:ascii="Arial" w:hAnsi="Arial"/>
          <w:sz w:val="28"/>
        </w:rPr>
        <w:t>9.1.5</w:t>
      </w:r>
      <w:r w:rsidRPr="00A368A9">
        <w:rPr>
          <w:rFonts w:ascii="Arial" w:hAnsi="Arial"/>
          <w:sz w:val="28"/>
        </w:rPr>
        <w:tab/>
        <w:t>Carrier-specific scaling factor</w:t>
      </w:r>
    </w:p>
    <w:p w:rsidR="00265183" w:rsidRPr="00A368A9" w:rsidRDefault="00265183" w:rsidP="00265183">
      <w:pPr>
        <w:rPr>
          <w:lang w:eastAsia="zh-CN"/>
        </w:rPr>
      </w:pPr>
      <w:r w:rsidRPr="00A368A9">
        <w:rPr>
          <w:rFonts w:cs="v4.2.0"/>
        </w:rPr>
        <w:t>This clause specifies the derivation of carrier-specific scaling factor (</w:t>
      </w:r>
      <w:r w:rsidRPr="00A368A9">
        <w:t xml:space="preserve">CSSF) values, which scale the measurement delay requirements given in clause 9.2, 9.3 and 9.4 when UE is configured to monitor multiple </w:t>
      </w:r>
      <w:r w:rsidRPr="00A368A9">
        <w:rPr>
          <w:lang w:val="en-US"/>
        </w:rPr>
        <w:t>measurement objects</w:t>
      </w:r>
      <w:r w:rsidRPr="00A368A9">
        <w:t>. The CSSF values are categorized into CSSF</w:t>
      </w:r>
      <w:r w:rsidRPr="00A368A9">
        <w:rPr>
          <w:vertAlign w:val="subscript"/>
        </w:rPr>
        <w:t xml:space="preserve">outside_gap,i </w:t>
      </w:r>
      <w:r w:rsidRPr="00A368A9">
        <w:rPr>
          <w:rFonts w:eastAsia="Times New Roman"/>
        </w:rPr>
        <w:t>and</w:t>
      </w:r>
      <w:r w:rsidRPr="00A368A9">
        <w:rPr>
          <w:i/>
        </w:rPr>
        <w:t xml:space="preserve"> </w:t>
      </w:r>
      <w:r w:rsidRPr="00A368A9">
        <w:t>CSSF</w:t>
      </w:r>
      <w:r w:rsidRPr="00A368A9">
        <w:rPr>
          <w:vertAlign w:val="subscript"/>
        </w:rPr>
        <w:t>within_gap,i</w:t>
      </w:r>
      <w:r w:rsidRPr="00A368A9">
        <w:t>, for the measurements conducted outside measurement gaps and within measurement gaps, respectively.</w:t>
      </w:r>
    </w:p>
    <w:p w:rsidR="00265183" w:rsidRPr="00A368A9" w:rsidRDefault="00265183" w:rsidP="00265183">
      <w:pPr>
        <w:keepNext/>
        <w:keepLines/>
        <w:spacing w:before="120"/>
        <w:ind w:left="1418" w:hanging="1418"/>
        <w:outlineLvl w:val="3"/>
        <w:rPr>
          <w:rFonts w:ascii="Arial" w:hAnsi="Arial"/>
          <w:sz w:val="24"/>
        </w:rPr>
      </w:pPr>
      <w:bookmarkStart w:id="40" w:name="_Toc5952686"/>
      <w:r w:rsidRPr="00A368A9">
        <w:rPr>
          <w:rFonts w:ascii="Arial" w:hAnsi="Arial"/>
          <w:sz w:val="24"/>
        </w:rPr>
        <w:t>9.1.5.1</w:t>
      </w:r>
      <w:r w:rsidRPr="00A368A9">
        <w:rPr>
          <w:rFonts w:ascii="Arial" w:hAnsi="Arial"/>
          <w:sz w:val="24"/>
        </w:rPr>
        <w:tab/>
        <w:t>Monitoring of multiple layers outside gaps</w:t>
      </w:r>
      <w:bookmarkEnd w:id="40"/>
    </w:p>
    <w:p w:rsidR="00265183" w:rsidRPr="00A368A9" w:rsidRDefault="00265183" w:rsidP="00265183">
      <w:pPr>
        <w:rPr>
          <w:iCs/>
        </w:rPr>
      </w:pPr>
      <w:r w:rsidRPr="00A368A9">
        <w:t>The carrier-specific scaling factor CSSF</w:t>
      </w:r>
      <w:r w:rsidRPr="00A368A9">
        <w:rPr>
          <w:vertAlign w:val="subscript"/>
        </w:rPr>
        <w:t xml:space="preserve">outside_gap,i </w:t>
      </w:r>
      <w:r w:rsidRPr="00A368A9">
        <w:rPr>
          <w:rFonts w:eastAsia="Times New Roman"/>
        </w:rPr>
        <w:t xml:space="preserve">for </w:t>
      </w:r>
      <w:r w:rsidRPr="00A368A9">
        <w:rPr>
          <w:lang w:val="en-US"/>
        </w:rPr>
        <w:t>measurement object</w:t>
      </w:r>
      <w:r w:rsidRPr="00A368A9">
        <w:rPr>
          <w:rFonts w:eastAsia="Times New Roman"/>
        </w:rPr>
        <w:t xml:space="preserve"> </w:t>
      </w:r>
      <w:r w:rsidRPr="00A368A9">
        <w:rPr>
          <w:rFonts w:eastAsia="Times New Roman"/>
          <w:i/>
        </w:rPr>
        <w:t>i</w:t>
      </w:r>
      <w:r w:rsidRPr="00A368A9">
        <w:rPr>
          <w:iCs/>
        </w:rPr>
        <w:t xml:space="preserve"> derived in this chapter is applied to following measurement types:</w:t>
      </w:r>
    </w:p>
    <w:p w:rsidR="00265183" w:rsidRPr="00A368A9" w:rsidRDefault="00265183" w:rsidP="00265183">
      <w:pPr>
        <w:ind w:left="568" w:hanging="284"/>
        <w:rPr>
          <w:rFonts w:eastAsia="Times New Roman"/>
        </w:rPr>
      </w:pPr>
      <w:r w:rsidRPr="00A368A9">
        <w:rPr>
          <w:rFonts w:eastAsia="Times New Roman"/>
        </w:rPr>
        <w:t>-</w:t>
      </w:r>
      <w:r w:rsidRPr="00A368A9">
        <w:rPr>
          <w:rFonts w:eastAsia="Times New Roman"/>
        </w:rPr>
        <w:tab/>
        <w:t xml:space="preserve">Intra-frequency measurement with no measurement gap in clause 9.2.5, when none of the SMTC occasions of this intra-frequency </w:t>
      </w:r>
      <w:r w:rsidRPr="00A368A9">
        <w:rPr>
          <w:lang w:val="en-US"/>
        </w:rPr>
        <w:t>measurement object</w:t>
      </w:r>
      <w:r w:rsidRPr="00A368A9">
        <w:rPr>
          <w:rFonts w:eastAsia="Times New Roman"/>
        </w:rPr>
        <w:t xml:space="preserve"> are overlapped by the measurement gap.</w:t>
      </w:r>
    </w:p>
    <w:p w:rsidR="00265183" w:rsidRDefault="00265183" w:rsidP="00265183">
      <w:pPr>
        <w:ind w:left="568" w:hanging="284"/>
        <w:rPr>
          <w:lang w:eastAsia="zh-CN"/>
        </w:rPr>
      </w:pPr>
      <w:r w:rsidRPr="00A368A9">
        <w:rPr>
          <w:rFonts w:eastAsia="Times New Roman"/>
        </w:rPr>
        <w:t>-</w:t>
      </w:r>
      <w:r w:rsidRPr="00A368A9">
        <w:rPr>
          <w:rFonts w:eastAsia="Times New Roman"/>
        </w:rPr>
        <w:tab/>
        <w:t xml:space="preserve">Intra-frequency measurement with no measurement gap in clause 9.2.5, when part of the SMTC occasions of this intra-frequency </w:t>
      </w:r>
      <w:r w:rsidRPr="00A368A9">
        <w:rPr>
          <w:lang w:val="en-US"/>
        </w:rPr>
        <w:t>measurement object</w:t>
      </w:r>
      <w:r w:rsidRPr="00A368A9">
        <w:rPr>
          <w:rFonts w:eastAsia="Times New Roman"/>
        </w:rPr>
        <w:t xml:space="preserve"> are overlapped by the measurement gap.</w:t>
      </w:r>
    </w:p>
    <w:p w:rsidR="00265183" w:rsidRDefault="00265183" w:rsidP="00265183">
      <w:pPr>
        <w:ind w:left="568" w:hanging="284"/>
        <w:rPr>
          <w:ins w:id="41" w:author="Xiaoran ZHANG" w:date="2020-02-12T17:20:00Z"/>
          <w:lang w:eastAsia="zh-CN"/>
        </w:rPr>
      </w:pPr>
      <w:ins w:id="42" w:author="Xiaoran ZHANG" w:date="2020-02-12T17:20:00Z">
        <w:r>
          <w:rPr>
            <w:rFonts w:hint="eastAsia"/>
            <w:lang w:eastAsia="zh-CN"/>
          </w:rPr>
          <w:t>-</w:t>
        </w:r>
        <w:r>
          <w:rPr>
            <w:rFonts w:hint="eastAsia"/>
            <w:lang w:eastAsia="zh-CN"/>
          </w:rPr>
          <w:tab/>
          <w:t xml:space="preserve">Inter-frequency measurement with no </w:t>
        </w:r>
        <w:r>
          <w:rPr>
            <w:lang w:eastAsia="zh-CN"/>
          </w:rPr>
          <w:t>measurement</w:t>
        </w:r>
        <w:r>
          <w:rPr>
            <w:rFonts w:hint="eastAsia"/>
            <w:lang w:eastAsia="zh-CN"/>
          </w:rPr>
          <w:t xml:space="preserve"> gap in clause 9.3.5, when none of the SMTC occasions of this inter-frequency measurement object are overlapped by the measurement gap.</w:t>
        </w:r>
      </w:ins>
    </w:p>
    <w:p w:rsidR="00265183" w:rsidRPr="00177EA4" w:rsidRDefault="00265183" w:rsidP="00265183">
      <w:pPr>
        <w:ind w:left="568" w:hanging="284"/>
        <w:rPr>
          <w:ins w:id="43" w:author="Xiaoran ZHANG" w:date="2020-02-12T17:20:00Z"/>
          <w:lang w:eastAsia="zh-CN"/>
        </w:rPr>
      </w:pPr>
      <w:ins w:id="44" w:author="Xiaoran ZHANG" w:date="2020-02-12T17:20:00Z">
        <w:r>
          <w:rPr>
            <w:rFonts w:hint="eastAsia"/>
            <w:lang w:eastAsia="zh-CN"/>
          </w:rPr>
          <w:t>-</w:t>
        </w:r>
        <w:r>
          <w:rPr>
            <w:rFonts w:hint="eastAsia"/>
            <w:lang w:eastAsia="zh-CN"/>
          </w:rPr>
          <w:tab/>
          <w:t>Inter-frequency measurement with no measurement gap in clause 9.3.5, when part of the SMTC occasions of this inter-frequency measurement object are overlapped by the measurement gap.</w:t>
        </w:r>
      </w:ins>
    </w:p>
    <w:p w:rsidR="00530F14" w:rsidRPr="00530F14" w:rsidRDefault="00530F14" w:rsidP="00530F14">
      <w:pPr>
        <w:rPr>
          <w:rFonts w:eastAsia="Times New Roman"/>
        </w:rPr>
      </w:pPr>
      <w:r w:rsidRPr="00530F14">
        <w:rPr>
          <w:rFonts w:eastAsia="Times New Roman"/>
        </w:rPr>
        <w:t xml:space="preserve">UE is expected to conduct the measurement of this </w:t>
      </w:r>
      <w:r w:rsidRPr="00530F14">
        <w:rPr>
          <w:rFonts w:eastAsia="宋体"/>
          <w:lang w:val="en-US"/>
        </w:rPr>
        <w:t>measurement object</w:t>
      </w:r>
      <w:r w:rsidRPr="00530F14">
        <w:rPr>
          <w:rFonts w:eastAsia="Times New Roman"/>
        </w:rPr>
        <w:t xml:space="preserve"> </w:t>
      </w:r>
      <w:r w:rsidRPr="00530F14">
        <w:rPr>
          <w:rFonts w:eastAsia="Times New Roman"/>
          <w:i/>
        </w:rPr>
        <w:t>i</w:t>
      </w:r>
      <w:r w:rsidRPr="00530F14">
        <w:rPr>
          <w:rFonts w:eastAsia="Times New Roman"/>
        </w:rPr>
        <w:t xml:space="preserve"> only outside the measurement gaps.</w:t>
      </w:r>
    </w:p>
    <w:p w:rsidR="00530F14" w:rsidRPr="00530F14" w:rsidRDefault="00530F14" w:rsidP="00530F14">
      <w:pPr>
        <w:rPr>
          <w:rFonts w:eastAsia="宋体"/>
        </w:rPr>
      </w:pPr>
      <w:r w:rsidRPr="00530F14">
        <w:rPr>
          <w:rFonts w:eastAsia="Times New Roman"/>
          <w:lang w:val="en-US"/>
        </w:rPr>
        <w:lastRenderedPageBreak/>
        <w:t xml:space="preserve">If the higher layer signaling in TS 38.331 [2] </w:t>
      </w:r>
      <w:r w:rsidRPr="00530F14">
        <w:rPr>
          <w:rFonts w:eastAsia="宋体"/>
        </w:rPr>
        <w:t xml:space="preserve">signaling of </w:t>
      </w:r>
      <w:r w:rsidRPr="00530F14">
        <w:rPr>
          <w:rFonts w:eastAsia="宋体"/>
          <w:i/>
        </w:rPr>
        <w:t>smtc2</w:t>
      </w:r>
      <w:r w:rsidRPr="00530F14">
        <w:rPr>
          <w:rFonts w:eastAsia="宋体"/>
        </w:rPr>
        <w:t xml:space="preserve"> is present and </w:t>
      </w:r>
      <w:r w:rsidRPr="00530F14">
        <w:rPr>
          <w:rFonts w:eastAsia="宋体"/>
          <w:i/>
        </w:rPr>
        <w:t>smtc1</w:t>
      </w:r>
      <w:r w:rsidRPr="00530F14">
        <w:rPr>
          <w:rFonts w:eastAsia="宋体"/>
        </w:rPr>
        <w:t xml:space="preserve"> is fully overlapping with measurement gaps and </w:t>
      </w:r>
      <w:r w:rsidRPr="00530F14">
        <w:rPr>
          <w:rFonts w:eastAsia="宋体"/>
          <w:i/>
        </w:rPr>
        <w:t>smtc2</w:t>
      </w:r>
      <w:r w:rsidRPr="00530F14">
        <w:rPr>
          <w:rFonts w:eastAsia="宋体"/>
        </w:rPr>
        <w:t xml:space="preserve"> is partially overlapping with measurement gaps, CSSF</w:t>
      </w:r>
      <w:r w:rsidRPr="00530F14">
        <w:rPr>
          <w:rFonts w:eastAsia="宋体"/>
          <w:vertAlign w:val="subscript"/>
        </w:rPr>
        <w:t>outside_gap,i</w:t>
      </w:r>
      <w:r w:rsidRPr="00530F14">
        <w:rPr>
          <w:rFonts w:eastAsia="宋体"/>
        </w:rPr>
        <w:t xml:space="preserve"> and requirements derivied from CSSF</w:t>
      </w:r>
      <w:r w:rsidRPr="00530F14">
        <w:rPr>
          <w:rFonts w:eastAsia="宋体"/>
          <w:vertAlign w:val="subscript"/>
        </w:rPr>
        <w:t>outside_gap,i</w:t>
      </w:r>
      <w:r w:rsidRPr="00530F14">
        <w:rPr>
          <w:rFonts w:eastAsia="宋体"/>
        </w:rPr>
        <w:t xml:space="preserve"> are not specified.</w:t>
      </w:r>
    </w:p>
    <w:p w:rsidR="00530F14" w:rsidRPr="00530F14" w:rsidRDefault="00530F14" w:rsidP="00530F14">
      <w:pPr>
        <w:rPr>
          <w:rFonts w:eastAsia="宋体"/>
          <w:noProof/>
        </w:rPr>
      </w:pPr>
      <w:r w:rsidRPr="00530F14">
        <w:rPr>
          <w:rFonts w:eastAsia="宋体"/>
          <w:noProof/>
        </w:rPr>
        <w:t xml:space="preserve">The UE cell identification and measurement periods derived based on </w:t>
      </w:r>
      <w:r w:rsidRPr="00530F14">
        <w:rPr>
          <w:rFonts w:eastAsia="宋体"/>
          <w:noProof/>
          <w:lang w:val="en-US"/>
        </w:rPr>
        <w:t>CSSF</w:t>
      </w:r>
      <w:r w:rsidRPr="00530F14">
        <w:rPr>
          <w:rFonts w:eastAsia="宋体"/>
          <w:szCs w:val="24"/>
          <w:vertAlign w:val="subscript"/>
          <w:lang w:val="en-US"/>
        </w:rPr>
        <w:t>outside_gap,i</w:t>
      </w:r>
      <w:r w:rsidRPr="00530F14">
        <w:rPr>
          <w:rFonts w:eastAsia="宋体"/>
          <w:noProof/>
        </w:rPr>
        <w:t xml:space="preserve"> in clauses 9.2.5.1, 9.2.5.2 may be extended for measurement objects of which the cell identification and measurement periods are overlapped with </w:t>
      </w:r>
      <w:r w:rsidRPr="00530F14">
        <w:rPr>
          <w:rFonts w:eastAsia="Times New Roman"/>
          <w:lang w:eastAsia="ko-KR"/>
        </w:rPr>
        <w:t>T</w:t>
      </w:r>
      <w:r w:rsidRPr="00530F14">
        <w:rPr>
          <w:rFonts w:eastAsia="Times New Roman"/>
          <w:vertAlign w:val="subscript"/>
          <w:lang w:eastAsia="ko-KR"/>
        </w:rPr>
        <w:t>measure_SFTD1</w:t>
      </w:r>
      <w:r w:rsidRPr="00530F14">
        <w:rPr>
          <w:rFonts w:eastAsia="Times New Roman"/>
          <w:lang w:eastAsia="ko-KR"/>
        </w:rPr>
        <w:t xml:space="preserve"> </w:t>
      </w:r>
      <w:r w:rsidRPr="00530F14">
        <w:rPr>
          <w:rFonts w:eastAsia="宋体"/>
          <w:noProof/>
        </w:rPr>
        <w:t>specified in clause 9.3.8 when no measurement gaps are provided.</w:t>
      </w:r>
    </w:p>
    <w:p w:rsidR="00265183" w:rsidRPr="00530F14" w:rsidRDefault="00265183" w:rsidP="00265183">
      <w:pPr>
        <w:rPr>
          <w:noProof/>
          <w:lang w:eastAsia="zh-CN"/>
        </w:rPr>
      </w:pPr>
    </w:p>
    <w:p w:rsidR="00265183" w:rsidRPr="00A368A9" w:rsidRDefault="00265183" w:rsidP="00265183">
      <w:pPr>
        <w:keepNext/>
        <w:keepLines/>
        <w:spacing w:before="120"/>
        <w:ind w:left="1701" w:hanging="1701"/>
        <w:outlineLvl w:val="4"/>
        <w:rPr>
          <w:rFonts w:ascii="Arial" w:hAnsi="Arial"/>
          <w:sz w:val="22"/>
        </w:rPr>
      </w:pPr>
      <w:r w:rsidRPr="00A368A9">
        <w:rPr>
          <w:rFonts w:ascii="Arial" w:hAnsi="Arial"/>
          <w:sz w:val="22"/>
        </w:rPr>
        <w:t>9.1.5.1.1</w:t>
      </w:r>
      <w:r w:rsidRPr="00A368A9">
        <w:rPr>
          <w:rFonts w:ascii="Arial" w:hAnsi="Arial"/>
          <w:sz w:val="22"/>
        </w:rPr>
        <w:tab/>
        <w:t>EN-DC mode: carrier-specific scaling factor for SSB-based measurements performed outside gaps</w:t>
      </w:r>
    </w:p>
    <w:p w:rsidR="00265183" w:rsidRDefault="00265183" w:rsidP="00265183">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 xml:space="preserve">for intra-frequency </w:t>
      </w:r>
      <w:ins w:id="45" w:author="Xiaoran ZHANG" w:date="2020-02-12T17:20:00Z">
        <w:r>
          <w:rPr>
            <w:rFonts w:hint="eastAsia"/>
            <w:lang w:eastAsia="zh-CN"/>
          </w:rPr>
          <w:t>and</w:t>
        </w:r>
        <w:r>
          <w:rPr>
            <w:lang w:eastAsia="zh-CN"/>
          </w:rPr>
          <w:t xml:space="preserve"> inter-frequency </w:t>
        </w:r>
      </w:ins>
      <w:r w:rsidRPr="00BE78B0">
        <w:t>SSB-based measurements performed outside measurements gaps</w:t>
      </w:r>
      <w:r w:rsidRPr="00BE78B0">
        <w:rPr>
          <w:rFonts w:eastAsia="Times New Roman"/>
        </w:rPr>
        <w:t xml:space="preserve"> will be as specified in Table 9.1.5.1.1-1.</w:t>
      </w:r>
    </w:p>
    <w:p w:rsidR="00265183" w:rsidRPr="00357577" w:rsidRDefault="00265183" w:rsidP="00265183">
      <w:pPr>
        <w:keepNext/>
        <w:keepLines/>
        <w:spacing w:before="60"/>
        <w:jc w:val="center"/>
        <w:rPr>
          <w:rFonts w:ascii="Arial" w:hAnsi="Arial"/>
          <w:b/>
        </w:rPr>
      </w:pPr>
      <w:r w:rsidRPr="00357577">
        <w:rPr>
          <w:rFonts w:ascii="Arial" w:hAnsi="Arial"/>
          <w:b/>
        </w:rPr>
        <w:lastRenderedPageBreak/>
        <w:t>Table 9.1.5.1.1-1: CSSF</w:t>
      </w:r>
      <w:r w:rsidRPr="00357577">
        <w:rPr>
          <w:rFonts w:ascii="Arial" w:hAnsi="Arial"/>
          <w:b/>
          <w:vertAlign w:val="subscript"/>
        </w:rPr>
        <w:t>outside_gap,i</w:t>
      </w:r>
      <w:r w:rsidRPr="00357577">
        <w:rPr>
          <w:rFonts w:ascii="Arial" w:hAnsi="Arial"/>
          <w:b/>
        </w:rPr>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1210"/>
        <w:gridCol w:w="1314"/>
        <w:gridCol w:w="1210"/>
        <w:gridCol w:w="1210"/>
        <w:gridCol w:w="1219"/>
        <w:gridCol w:w="1314"/>
      </w:tblGrid>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jc w:val="center"/>
              <w:rPr>
                <w:rFonts w:ascii="Arial" w:hAnsi="Arial"/>
                <w:b/>
                <w:sz w:val="18"/>
                <w:lang w:eastAsia="zh-CN"/>
              </w:rPr>
            </w:pPr>
            <w:r w:rsidRPr="00357577">
              <w:rPr>
                <w:rFonts w:ascii="Arial" w:hAnsi="Arial"/>
                <w:b/>
                <w:sz w:val="18"/>
              </w:rPr>
              <w:t>Scenario</w:t>
            </w:r>
          </w:p>
        </w:tc>
        <w:tc>
          <w:tcPr>
            <w:tcW w:w="1210"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FR1 PSCC</w:t>
            </w:r>
          </w:p>
        </w:tc>
        <w:tc>
          <w:tcPr>
            <w:tcW w:w="1314"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FR1 SCC</w:t>
            </w:r>
          </w:p>
        </w:tc>
        <w:tc>
          <w:tcPr>
            <w:tcW w:w="1210"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FR2 PSCC</w:t>
            </w:r>
          </w:p>
        </w:tc>
        <w:tc>
          <w:tcPr>
            <w:tcW w:w="1210" w:type="dxa"/>
          </w:tcPr>
          <w:p w:rsidR="00F17BA6" w:rsidRPr="00357577" w:rsidRDefault="00F17BA6" w:rsidP="005B56F7">
            <w:pPr>
              <w:keepNext/>
              <w:keepLines/>
              <w:spacing w:after="0"/>
              <w:jc w:val="center"/>
              <w:rPr>
                <w:rFonts w:ascii="Arial" w:hAnsi="Arial"/>
                <w:b/>
                <w:i/>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FR2 SCC where neighbour cell measurement is required</w:t>
            </w:r>
            <w:r w:rsidRPr="00357577">
              <w:rPr>
                <w:rFonts w:ascii="Arial" w:eastAsia="Times New Roman" w:hAnsi="Arial"/>
                <w:b/>
                <w:vertAlign w:val="superscript"/>
              </w:rPr>
              <w:t xml:space="preserve"> Note 2</w:t>
            </w:r>
          </w:p>
        </w:tc>
        <w:tc>
          <w:tcPr>
            <w:tcW w:w="1219" w:type="dxa"/>
            <w:shd w:val="clear" w:color="auto" w:fill="auto"/>
          </w:tcPr>
          <w:p w:rsidR="00F17BA6" w:rsidRPr="00357577" w:rsidRDefault="00F17BA6" w:rsidP="005B56F7">
            <w:pPr>
              <w:keepNext/>
              <w:keepLines/>
              <w:spacing w:after="0"/>
              <w:jc w:val="center"/>
              <w:rPr>
                <w:rFonts w:ascii="Arial" w:hAnsi="Arial"/>
                <w:b/>
                <w:sz w:val="18"/>
              </w:rPr>
            </w:pPr>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 FR2 SCC where neighbour cell measurement is not required</w:t>
            </w:r>
          </w:p>
        </w:tc>
        <w:tc>
          <w:tcPr>
            <w:tcW w:w="1314" w:type="dxa"/>
          </w:tcPr>
          <w:p w:rsidR="00F17BA6" w:rsidRPr="00357577" w:rsidRDefault="00F17BA6" w:rsidP="005B56F7">
            <w:pPr>
              <w:keepNext/>
              <w:keepLines/>
              <w:spacing w:after="0"/>
              <w:jc w:val="center"/>
              <w:rPr>
                <w:rFonts w:ascii="Arial" w:hAnsi="Arial"/>
                <w:b/>
                <w:i/>
                <w:sz w:val="18"/>
              </w:rPr>
            </w:pPr>
            <w:ins w:id="46"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gp</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 xml:space="preserve">EN-DC with FR1 only CA </w:t>
            </w:r>
          </w:p>
        </w:tc>
        <w:tc>
          <w:tcPr>
            <w:tcW w:w="1210" w:type="dxa"/>
            <w:shd w:val="clear" w:color="auto" w:fill="auto"/>
            <w:vAlign w:val="center"/>
          </w:tcPr>
          <w:p w:rsidR="00F17BA6" w:rsidRPr="00357577" w:rsidRDefault="00F17BA6" w:rsidP="005B56F7">
            <w:pPr>
              <w:keepNext/>
              <w:keepLines/>
              <w:spacing w:after="0"/>
              <w:jc w:val="center"/>
              <w:rPr>
                <w:rFonts w:ascii="Arial" w:hAnsi="Arial"/>
                <w:sz w:val="18"/>
                <w:vertAlign w:val="superscript"/>
              </w:rPr>
            </w:pPr>
            <w:r w:rsidRPr="00357577">
              <w:rPr>
                <w:rFonts w:ascii="Arial" w:hAnsi="Arial"/>
                <w:sz w:val="18"/>
              </w:rPr>
              <w:t>1</w:t>
            </w:r>
          </w:p>
        </w:tc>
        <w:tc>
          <w:tcPr>
            <w:tcW w:w="1314" w:type="dxa"/>
            <w:shd w:val="clear" w:color="auto" w:fill="auto"/>
            <w:vAlign w:val="center"/>
          </w:tcPr>
          <w:p w:rsidR="00F17BA6" w:rsidRPr="00357577" w:rsidRDefault="00F17BA6" w:rsidP="004843CD">
            <w:pPr>
              <w:keepNext/>
              <w:keepLines/>
              <w:spacing w:after="0"/>
              <w:jc w:val="center"/>
              <w:rPr>
                <w:rFonts w:ascii="Arial" w:hAnsi="Arial"/>
                <w:sz w:val="18"/>
                <w:lang w:eastAsia="zh-CN"/>
              </w:rPr>
            </w:pPr>
            <w:r w:rsidRPr="00357577">
              <w:rPr>
                <w:rFonts w:ascii="Arial" w:hAnsi="Arial"/>
                <w:sz w:val="18"/>
              </w:rPr>
              <w:t>Number of configured FR1 SCell(s</w:t>
            </w:r>
            <w:del w:id="47" w:author="Xiaoran ZHANG" w:date="2020-02-12T17:20:00Z">
              <w:r w:rsidRPr="00357577">
                <w:rPr>
                  <w:rFonts w:ascii="Arial" w:hAnsi="Arial"/>
                  <w:sz w:val="18"/>
                </w:rPr>
                <w:delText>)</w:delText>
              </w:r>
            </w:del>
            <w:ins w:id="48" w:author="Xiaoran ZHANG" w:date="2020-02-12T17:20:00Z">
              <w:r w:rsidRPr="00357577">
                <w:rPr>
                  <w:rFonts w:ascii="Arial" w:hAnsi="Arial"/>
                  <w:sz w:val="18"/>
                </w:rPr>
                <w:t>)</w:t>
              </w:r>
              <w:r w:rsidR="004843CD">
                <w:rPr>
                  <w:rFonts w:ascii="Arial" w:hAnsi="Arial" w:hint="eastAsia"/>
                  <w:sz w:val="18"/>
                  <w:lang w:eastAsia="zh-CN"/>
                </w:rPr>
                <w:t>+Y</w:t>
              </w:r>
            </w:ins>
          </w:p>
        </w:tc>
        <w:tc>
          <w:tcPr>
            <w:tcW w:w="1210"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0" w:type="dxa"/>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9"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314" w:type="dxa"/>
            <w:vAlign w:val="center"/>
          </w:tcPr>
          <w:p w:rsidR="002B13F7" w:rsidRPr="00357577" w:rsidRDefault="002B13F7" w:rsidP="004843CD">
            <w:pPr>
              <w:keepNext/>
              <w:keepLines/>
              <w:spacing w:after="0"/>
              <w:jc w:val="center"/>
              <w:rPr>
                <w:rFonts w:ascii="Arial" w:hAnsi="Arial"/>
                <w:sz w:val="18"/>
                <w:lang w:eastAsia="zh-CN"/>
              </w:rPr>
            </w:pPr>
            <w:ins w:id="49" w:author="Xiaoran ZHANG" w:date="2020-02-12T17:20:00Z">
              <w:r w:rsidRPr="00357577">
                <w:rPr>
                  <w:rFonts w:ascii="Arial" w:hAnsi="Arial"/>
                  <w:sz w:val="18"/>
                </w:rPr>
                <w:t>Number of configured FR1 SCell(s)</w:t>
              </w:r>
              <w:r>
                <w:rPr>
                  <w:rFonts w:ascii="Arial" w:hAnsi="Arial" w:hint="eastAsia"/>
                  <w:sz w:val="18"/>
                  <w:lang w:eastAsia="zh-CN"/>
                </w:rPr>
                <w:t>+Y</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EN-DC with</w:t>
            </w:r>
          </w:p>
          <w:p w:rsidR="00F17BA6" w:rsidRPr="00357577" w:rsidRDefault="00F17BA6" w:rsidP="005B56F7">
            <w:pPr>
              <w:keepNext/>
              <w:keepLines/>
              <w:spacing w:after="0"/>
              <w:rPr>
                <w:rFonts w:ascii="Arial" w:hAnsi="Arial"/>
                <w:b/>
                <w:sz w:val="18"/>
              </w:rPr>
            </w:pPr>
            <w:r w:rsidRPr="00357577">
              <w:rPr>
                <w:rFonts w:ascii="Arial" w:hAnsi="Arial"/>
                <w:b/>
                <w:sz w:val="18"/>
              </w:rPr>
              <w:t xml:space="preserve">FR2 only intra band CA </w:t>
            </w:r>
          </w:p>
        </w:tc>
        <w:tc>
          <w:tcPr>
            <w:tcW w:w="1210" w:type="dxa"/>
            <w:shd w:val="clear" w:color="auto" w:fill="auto"/>
            <w:vAlign w:val="center"/>
          </w:tcPr>
          <w:p w:rsidR="00F17BA6" w:rsidRPr="00357577" w:rsidRDefault="00F17BA6" w:rsidP="005B56F7">
            <w:pPr>
              <w:keepNext/>
              <w:keepLines/>
              <w:spacing w:after="0"/>
              <w:jc w:val="center"/>
              <w:rPr>
                <w:rFonts w:ascii="Arial" w:hAnsi="Arial"/>
                <w:b/>
                <w:sz w:val="18"/>
              </w:rPr>
            </w:pPr>
            <w:r w:rsidRPr="00357577">
              <w:rPr>
                <w:rFonts w:ascii="Arial" w:hAnsi="Arial"/>
                <w:sz w:val="18"/>
              </w:rPr>
              <w:t>N/A</w:t>
            </w:r>
          </w:p>
        </w:tc>
        <w:tc>
          <w:tcPr>
            <w:tcW w:w="1314" w:type="dxa"/>
            <w:shd w:val="clear" w:color="auto" w:fill="auto"/>
            <w:vAlign w:val="center"/>
          </w:tcPr>
          <w:p w:rsidR="00F17BA6" w:rsidRPr="00357577" w:rsidRDefault="00F17BA6" w:rsidP="005B56F7">
            <w:pPr>
              <w:keepNext/>
              <w:keepLines/>
              <w:spacing w:after="0"/>
              <w:jc w:val="center"/>
              <w:rPr>
                <w:rFonts w:ascii="Arial" w:hAnsi="Arial"/>
                <w:b/>
                <w:sz w:val="18"/>
              </w:rPr>
            </w:pPr>
            <w:r w:rsidRPr="00357577">
              <w:rPr>
                <w:rFonts w:ascii="Arial" w:hAnsi="Arial"/>
                <w:sz w:val="18"/>
              </w:rPr>
              <w:t>N/A</w:t>
            </w:r>
          </w:p>
        </w:tc>
        <w:tc>
          <w:tcPr>
            <w:tcW w:w="1210"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1</w:t>
            </w:r>
          </w:p>
        </w:tc>
        <w:tc>
          <w:tcPr>
            <w:tcW w:w="1210" w:type="dxa"/>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9" w:type="dxa"/>
            <w:shd w:val="clear" w:color="auto" w:fill="auto"/>
            <w:vAlign w:val="center"/>
          </w:tcPr>
          <w:p w:rsidR="00F17BA6" w:rsidRPr="00357577" w:rsidRDefault="00F17BA6" w:rsidP="004843CD">
            <w:pPr>
              <w:keepNext/>
              <w:keepLines/>
              <w:spacing w:after="0"/>
              <w:jc w:val="center"/>
              <w:rPr>
                <w:rFonts w:ascii="Arial" w:hAnsi="Arial"/>
                <w:sz w:val="18"/>
              </w:rPr>
            </w:pPr>
            <w:r w:rsidRPr="00357577">
              <w:rPr>
                <w:rFonts w:ascii="Arial" w:hAnsi="Arial"/>
                <w:sz w:val="18"/>
              </w:rPr>
              <w:t>Number of configured FR2 SCells</w:t>
            </w:r>
            <w:ins w:id="50" w:author="Xiaoran ZHANG" w:date="2020-02-12T17:20:00Z">
              <w:r w:rsidR="00A87407">
                <w:rPr>
                  <w:rFonts w:ascii="Arial" w:hAnsi="Arial" w:hint="eastAsia"/>
                  <w:sz w:val="18"/>
                  <w:lang w:eastAsia="zh-CN"/>
                </w:rPr>
                <w:t>+Y</w:t>
              </w:r>
            </w:ins>
          </w:p>
        </w:tc>
        <w:tc>
          <w:tcPr>
            <w:tcW w:w="1314" w:type="dxa"/>
          </w:tcPr>
          <w:p w:rsidR="00F17BA6" w:rsidRDefault="00F17BA6" w:rsidP="004843CD">
            <w:pPr>
              <w:keepNext/>
              <w:keepLines/>
              <w:spacing w:after="0"/>
              <w:jc w:val="center"/>
              <w:rPr>
                <w:ins w:id="51" w:author="Xiaoran ZHANG" w:date="2020-02-12T17:20:00Z"/>
                <w:rFonts w:ascii="Arial" w:hAnsi="Arial"/>
                <w:sz w:val="18"/>
                <w:lang w:eastAsia="zh-CN"/>
              </w:rPr>
            </w:pPr>
          </w:p>
          <w:p w:rsidR="002B13F7" w:rsidRPr="00357577" w:rsidRDefault="002B13F7" w:rsidP="004843CD">
            <w:pPr>
              <w:keepNext/>
              <w:keepLines/>
              <w:spacing w:after="0"/>
              <w:jc w:val="center"/>
              <w:rPr>
                <w:rFonts w:ascii="Arial" w:hAnsi="Arial"/>
                <w:sz w:val="18"/>
                <w:lang w:eastAsia="zh-CN"/>
              </w:rPr>
            </w:pPr>
            <w:ins w:id="52" w:author="Xiaoran ZHANG" w:date="2020-02-12T17:20:00Z">
              <w:r w:rsidRPr="00357577">
                <w:rPr>
                  <w:rFonts w:ascii="Arial" w:hAnsi="Arial"/>
                  <w:sz w:val="18"/>
                </w:rPr>
                <w:t>Number of configured FR2 SCells</w:t>
              </w:r>
              <w:r>
                <w:rPr>
                  <w:rFonts w:ascii="Arial" w:hAnsi="Arial" w:hint="eastAsia"/>
                  <w:sz w:val="18"/>
                  <w:lang w:eastAsia="zh-CN"/>
                </w:rPr>
                <w:t>+Y</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EN-DC with</w:t>
            </w:r>
          </w:p>
          <w:p w:rsidR="00F17BA6" w:rsidRPr="00357577" w:rsidRDefault="00F17BA6" w:rsidP="005B56F7">
            <w:pPr>
              <w:keepNext/>
              <w:keepLines/>
              <w:spacing w:after="0"/>
              <w:rPr>
                <w:rFonts w:ascii="Arial" w:hAnsi="Arial"/>
                <w:b/>
                <w:sz w:val="18"/>
              </w:rPr>
            </w:pPr>
            <w:r w:rsidRPr="00357577">
              <w:rPr>
                <w:rFonts w:ascii="Arial" w:hAnsi="Arial"/>
                <w:b/>
                <w:sz w:val="18"/>
              </w:rPr>
              <w:t xml:space="preserve">FR1 +FR2 CA (FR1 PSCell) </w:t>
            </w:r>
            <w:r w:rsidRPr="00357577">
              <w:rPr>
                <w:rFonts w:ascii="Arial" w:hAnsi="Arial"/>
                <w:b/>
                <w:sz w:val="18"/>
                <w:vertAlign w:val="superscript"/>
              </w:rPr>
              <w:t>Note 1</w:t>
            </w:r>
          </w:p>
        </w:tc>
        <w:tc>
          <w:tcPr>
            <w:tcW w:w="1210" w:type="dxa"/>
            <w:shd w:val="clear" w:color="auto" w:fill="auto"/>
            <w:vAlign w:val="center"/>
          </w:tcPr>
          <w:p w:rsidR="00F17BA6" w:rsidRPr="00252A85" w:rsidRDefault="00F17BA6" w:rsidP="005B56F7">
            <w:pPr>
              <w:keepNext/>
              <w:keepLines/>
              <w:spacing w:after="0"/>
              <w:jc w:val="center"/>
              <w:rPr>
                <w:rFonts w:ascii="Arial" w:hAnsi="Arial"/>
                <w:sz w:val="18"/>
                <w:lang w:eastAsia="zh-CN"/>
              </w:rPr>
            </w:pPr>
            <w:r w:rsidRPr="00252A85">
              <w:rPr>
                <w:rFonts w:ascii="Arial" w:hAnsi="Arial"/>
                <w:sz w:val="18"/>
                <w:lang w:eastAsia="zh-CN"/>
              </w:rPr>
              <w:t>1</w:t>
            </w:r>
          </w:p>
        </w:tc>
        <w:tc>
          <w:tcPr>
            <w:tcW w:w="1314" w:type="dxa"/>
            <w:shd w:val="clear" w:color="auto" w:fill="auto"/>
            <w:vAlign w:val="center"/>
          </w:tcPr>
          <w:p w:rsidR="00F17BA6" w:rsidRPr="004C686A" w:rsidRDefault="00F17BA6" w:rsidP="00A87407">
            <w:pPr>
              <w:keepNext/>
              <w:keepLines/>
              <w:spacing w:after="0"/>
              <w:jc w:val="center"/>
              <w:rPr>
                <w:rFonts w:ascii="Arial" w:hAnsi="Arial"/>
                <w:sz w:val="18"/>
                <w:lang w:eastAsia="zh-CN"/>
              </w:rPr>
            </w:pPr>
            <w:r w:rsidRPr="00252A85">
              <w:rPr>
                <w:rFonts w:ascii="Arial" w:hAnsi="Arial"/>
                <w:sz w:val="18"/>
              </w:rPr>
              <w:t>2×(Number of configured SCell(s</w:t>
            </w:r>
            <w:del w:id="53" w:author="Xiaoran ZHANG" w:date="2020-02-12T17:20:00Z">
              <w:r w:rsidRPr="00252A85">
                <w:rPr>
                  <w:rFonts w:ascii="Arial" w:hAnsi="Arial"/>
                  <w:sz w:val="18"/>
                </w:rPr>
                <w:delText>)-1</w:delText>
              </w:r>
            </w:del>
            <w:ins w:id="54" w:author="Xiaoran ZHANG" w:date="2020-02-12T17:20:00Z">
              <w:r w:rsidRPr="00252A85">
                <w:rPr>
                  <w:rFonts w:ascii="Arial" w:hAnsi="Arial"/>
                  <w:sz w:val="18"/>
                </w:rPr>
                <w:t>)</w:t>
              </w:r>
              <w:r w:rsidR="00A87407">
                <w:rPr>
                  <w:rFonts w:ascii="Arial" w:hAnsi="Arial" w:hint="eastAsia"/>
                  <w:sz w:val="18"/>
                  <w:lang w:eastAsia="zh-CN"/>
                </w:rPr>
                <w:t>+Y</w:t>
              </w:r>
              <w:r w:rsidR="004C6151">
                <w:rPr>
                  <w:rFonts w:ascii="Arial" w:hAnsi="Arial" w:hint="eastAsia"/>
                  <w:sz w:val="18"/>
                  <w:lang w:eastAsia="zh-CN"/>
                </w:rPr>
                <w:t>-</w:t>
              </w:r>
              <w:r w:rsidRPr="00252A85">
                <w:rPr>
                  <w:rFonts w:ascii="Arial" w:hAnsi="Arial"/>
                  <w:sz w:val="18"/>
                </w:rPr>
                <w:t>1</w:t>
              </w:r>
              <w:r w:rsidR="00070228">
                <w:rPr>
                  <w:rFonts w:ascii="Arial" w:hAnsi="Arial" w:hint="eastAsia"/>
                  <w:sz w:val="18"/>
                  <w:lang w:eastAsia="zh-CN"/>
                </w:rPr>
                <w:t>)</w:t>
              </w:r>
            </w:ins>
          </w:p>
        </w:tc>
        <w:tc>
          <w:tcPr>
            <w:tcW w:w="1210" w:type="dxa"/>
            <w:shd w:val="clear" w:color="auto" w:fill="auto"/>
            <w:vAlign w:val="center"/>
          </w:tcPr>
          <w:p w:rsidR="00F17BA6" w:rsidRPr="00252A85" w:rsidRDefault="00F17BA6" w:rsidP="005B56F7">
            <w:pPr>
              <w:keepNext/>
              <w:keepLines/>
              <w:spacing w:after="0"/>
              <w:jc w:val="center"/>
              <w:rPr>
                <w:rFonts w:ascii="Arial" w:hAnsi="Arial"/>
                <w:sz w:val="18"/>
              </w:rPr>
            </w:pPr>
            <w:r w:rsidRPr="004C686A">
              <w:rPr>
                <w:rFonts w:ascii="Arial" w:hAnsi="Arial"/>
                <w:sz w:val="18"/>
              </w:rPr>
              <w:t>N/A</w:t>
            </w:r>
          </w:p>
        </w:tc>
        <w:tc>
          <w:tcPr>
            <w:tcW w:w="1210" w:type="dxa"/>
            <w:vAlign w:val="center"/>
          </w:tcPr>
          <w:p w:rsidR="00F17BA6" w:rsidRPr="00252A85" w:rsidRDefault="00F17BA6" w:rsidP="005B56F7">
            <w:pPr>
              <w:keepNext/>
              <w:keepLines/>
              <w:spacing w:after="0"/>
              <w:jc w:val="center"/>
              <w:rPr>
                <w:rFonts w:ascii="Arial" w:hAnsi="Arial"/>
                <w:sz w:val="18"/>
              </w:rPr>
            </w:pPr>
            <w:r w:rsidRPr="00252A85">
              <w:rPr>
                <w:rFonts w:ascii="Arial" w:hAnsi="Arial"/>
                <w:sz w:val="18"/>
              </w:rPr>
              <w:t>2</w:t>
            </w:r>
          </w:p>
        </w:tc>
        <w:tc>
          <w:tcPr>
            <w:tcW w:w="1219" w:type="dxa"/>
            <w:shd w:val="clear" w:color="auto" w:fill="auto"/>
            <w:vAlign w:val="center"/>
          </w:tcPr>
          <w:p w:rsidR="00F17BA6" w:rsidRPr="00252A85" w:rsidRDefault="00F17BA6" w:rsidP="004843CD">
            <w:pPr>
              <w:keepNext/>
              <w:keepLines/>
              <w:spacing w:after="0"/>
              <w:jc w:val="center"/>
              <w:rPr>
                <w:rFonts w:ascii="Arial" w:hAnsi="Arial"/>
                <w:sz w:val="18"/>
                <w:lang w:eastAsia="zh-CN"/>
              </w:rPr>
            </w:pPr>
            <w:r w:rsidRPr="00252A85">
              <w:rPr>
                <w:rFonts w:ascii="Arial" w:hAnsi="Arial"/>
                <w:sz w:val="18"/>
              </w:rPr>
              <w:t>2×(Number of configured SCell(s</w:t>
            </w:r>
            <w:del w:id="55" w:author="Xiaoran ZHANG" w:date="2020-02-12T17:20:00Z">
              <w:r w:rsidRPr="00252A85">
                <w:rPr>
                  <w:rFonts w:ascii="Arial" w:hAnsi="Arial"/>
                  <w:sz w:val="18"/>
                </w:rPr>
                <w:delText>)-</w:delText>
              </w:r>
            </w:del>
            <w:ins w:id="56" w:author="Xiaoran ZHANG" w:date="2020-02-12T17:20:00Z">
              <w:r w:rsidRPr="00252A85">
                <w:rPr>
                  <w:rFonts w:ascii="Arial" w:hAnsi="Arial"/>
                  <w:sz w:val="18"/>
                </w:rPr>
                <w:t>)</w:t>
              </w:r>
              <w:r w:rsidR="00A87407">
                <w:rPr>
                  <w:rFonts w:ascii="Arial" w:hAnsi="Arial" w:hint="eastAsia"/>
                  <w:sz w:val="18"/>
                  <w:lang w:eastAsia="zh-CN"/>
                </w:rPr>
                <w:t xml:space="preserve"> +Y</w:t>
              </w:r>
              <w:r w:rsidR="00A87407" w:rsidRPr="00252A85">
                <w:rPr>
                  <w:rFonts w:ascii="Arial" w:hAnsi="Arial"/>
                  <w:sz w:val="18"/>
                </w:rPr>
                <w:t xml:space="preserve"> </w:t>
              </w:r>
              <w:r w:rsidRPr="00252A85">
                <w:rPr>
                  <w:rFonts w:ascii="Arial" w:hAnsi="Arial"/>
                  <w:sz w:val="18"/>
                </w:rPr>
                <w:t>-</w:t>
              </w:r>
            </w:ins>
            <w:r w:rsidRPr="00252A85">
              <w:rPr>
                <w:rFonts w:ascii="Arial" w:hAnsi="Arial"/>
                <w:sz w:val="18"/>
              </w:rPr>
              <w:t>1</w:t>
            </w:r>
            <w:ins w:id="57" w:author="Xiaoran ZHANG" w:date="2020-02-12T17:20:00Z">
              <w:r w:rsidR="00A87407">
                <w:rPr>
                  <w:rFonts w:ascii="Arial" w:hAnsi="Arial" w:hint="eastAsia"/>
                  <w:sz w:val="18"/>
                  <w:lang w:eastAsia="zh-CN"/>
                </w:rPr>
                <w:t>)</w:t>
              </w:r>
            </w:ins>
          </w:p>
        </w:tc>
        <w:tc>
          <w:tcPr>
            <w:tcW w:w="1314" w:type="dxa"/>
            <w:vAlign w:val="center"/>
          </w:tcPr>
          <w:p w:rsidR="002B13F7" w:rsidRPr="00252A85" w:rsidRDefault="002B13F7" w:rsidP="004843CD">
            <w:pPr>
              <w:keepNext/>
              <w:keepLines/>
              <w:overflowPunct w:val="0"/>
              <w:autoSpaceDE w:val="0"/>
              <w:autoSpaceDN w:val="0"/>
              <w:adjustRightInd w:val="0"/>
              <w:spacing w:after="0"/>
              <w:jc w:val="center"/>
              <w:textAlignment w:val="baseline"/>
              <w:rPr>
                <w:rFonts w:ascii="Arial" w:hAnsi="Arial"/>
                <w:sz w:val="18"/>
                <w:lang w:eastAsia="zh-CN"/>
              </w:rPr>
            </w:pPr>
            <w:ins w:id="58" w:author="Xiaoran ZHANG" w:date="2020-02-12T17:20:00Z">
              <w:r w:rsidRPr="00252A85">
                <w:rPr>
                  <w:rFonts w:ascii="Arial" w:hAnsi="Arial"/>
                  <w:sz w:val="18"/>
                </w:rPr>
                <w:t>2×(Number of configured SCell(s)</w:t>
              </w:r>
              <w:r>
                <w:rPr>
                  <w:rFonts w:ascii="Arial" w:hAnsi="Arial" w:hint="eastAsia"/>
                  <w:sz w:val="18"/>
                  <w:lang w:eastAsia="zh-CN"/>
                </w:rPr>
                <w:t>+Y</w:t>
              </w:r>
              <w:r w:rsidR="00335DB1">
                <w:rPr>
                  <w:rFonts w:ascii="Arial" w:hAnsi="Arial" w:hint="eastAsia"/>
                  <w:sz w:val="18"/>
                  <w:lang w:eastAsia="zh-CN"/>
                </w:rPr>
                <w:t>-</w:t>
              </w:r>
              <w:r w:rsidRPr="00252A85">
                <w:rPr>
                  <w:rFonts w:ascii="Arial" w:hAnsi="Arial"/>
                  <w:sz w:val="18"/>
                </w:rPr>
                <w:t>1</w:t>
              </w:r>
              <w:r>
                <w:rPr>
                  <w:rFonts w:ascii="Arial" w:hAnsi="Arial" w:hint="eastAsia"/>
                  <w:sz w:val="18"/>
                  <w:lang w:eastAsia="zh-CN"/>
                </w:rPr>
                <w:t>)</w:t>
              </w:r>
            </w:ins>
          </w:p>
        </w:tc>
      </w:tr>
      <w:tr w:rsidR="00F17BA6" w:rsidRPr="00357577" w:rsidTr="004C686A">
        <w:trPr>
          <w:trHeight w:val="340"/>
          <w:jc w:val="center"/>
        </w:trPr>
        <w:tc>
          <w:tcPr>
            <w:tcW w:w="819" w:type="dxa"/>
            <w:shd w:val="clear" w:color="auto" w:fill="auto"/>
          </w:tcPr>
          <w:p w:rsidR="00F17BA6" w:rsidRPr="00357577" w:rsidRDefault="00F17BA6" w:rsidP="005B56F7">
            <w:pPr>
              <w:keepNext/>
              <w:keepLines/>
              <w:spacing w:after="0"/>
              <w:rPr>
                <w:rFonts w:ascii="Arial" w:hAnsi="Arial"/>
                <w:b/>
                <w:sz w:val="18"/>
              </w:rPr>
            </w:pPr>
            <w:r w:rsidRPr="00357577">
              <w:rPr>
                <w:rFonts w:ascii="Arial" w:hAnsi="Arial"/>
                <w:b/>
                <w:sz w:val="18"/>
              </w:rPr>
              <w:t>EN-DC with</w:t>
            </w:r>
          </w:p>
          <w:p w:rsidR="00F17BA6" w:rsidRPr="00357577" w:rsidRDefault="00F17BA6" w:rsidP="005B56F7">
            <w:pPr>
              <w:keepNext/>
              <w:keepLines/>
              <w:spacing w:after="0"/>
              <w:rPr>
                <w:rFonts w:ascii="Arial" w:hAnsi="Arial"/>
                <w:b/>
                <w:sz w:val="18"/>
              </w:rPr>
            </w:pPr>
            <w:r w:rsidRPr="00357577">
              <w:rPr>
                <w:rFonts w:ascii="Arial" w:hAnsi="Arial"/>
                <w:b/>
                <w:sz w:val="18"/>
              </w:rPr>
              <w:t>FR1 +FR2 CA (FR2 PSCell)</w:t>
            </w:r>
            <w:r w:rsidRPr="00357577">
              <w:rPr>
                <w:rFonts w:ascii="Arial" w:hAnsi="Arial"/>
                <w:b/>
                <w:sz w:val="18"/>
                <w:vertAlign w:val="superscript"/>
              </w:rPr>
              <w:t xml:space="preserve"> Note 1</w:t>
            </w:r>
          </w:p>
        </w:tc>
        <w:tc>
          <w:tcPr>
            <w:tcW w:w="1210" w:type="dxa"/>
            <w:shd w:val="clear" w:color="auto" w:fill="auto"/>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314" w:type="dxa"/>
            <w:shd w:val="clear" w:color="auto" w:fill="auto"/>
            <w:vAlign w:val="center"/>
          </w:tcPr>
          <w:p w:rsidR="00F17BA6" w:rsidRPr="00357577" w:rsidRDefault="00F17BA6" w:rsidP="004843CD">
            <w:pPr>
              <w:keepNext/>
              <w:keepLines/>
              <w:spacing w:after="0"/>
              <w:jc w:val="center"/>
              <w:rPr>
                <w:rFonts w:ascii="Arial" w:hAnsi="Arial"/>
                <w:sz w:val="18"/>
                <w:lang w:eastAsia="zh-CN"/>
              </w:rPr>
            </w:pPr>
            <w:r w:rsidRPr="00357577">
              <w:rPr>
                <w:rFonts w:ascii="Arial" w:hAnsi="Arial"/>
                <w:sz w:val="18"/>
              </w:rPr>
              <w:t>Number of configured SCell(s</w:t>
            </w:r>
            <w:del w:id="59" w:author="Xiaoran ZHANG" w:date="2020-02-12T17:20:00Z">
              <w:r w:rsidRPr="00357577">
                <w:rPr>
                  <w:rFonts w:ascii="Arial" w:hAnsi="Arial"/>
                  <w:sz w:val="18"/>
                </w:rPr>
                <w:delText>)</w:delText>
              </w:r>
            </w:del>
            <w:ins w:id="60" w:author="Xiaoran ZHANG" w:date="2020-02-12T17:20:00Z">
              <w:r w:rsidRPr="00357577">
                <w:rPr>
                  <w:rFonts w:ascii="Arial" w:hAnsi="Arial"/>
                  <w:sz w:val="18"/>
                </w:rPr>
                <w:t>)</w:t>
              </w:r>
              <w:r w:rsidR="00A87407">
                <w:rPr>
                  <w:rFonts w:ascii="Arial" w:hAnsi="Arial" w:hint="eastAsia"/>
                  <w:sz w:val="18"/>
                  <w:lang w:eastAsia="zh-CN"/>
                </w:rPr>
                <w:t>+Y</w:t>
              </w:r>
            </w:ins>
          </w:p>
        </w:tc>
        <w:tc>
          <w:tcPr>
            <w:tcW w:w="1210" w:type="dxa"/>
            <w:shd w:val="clear" w:color="auto" w:fill="auto"/>
            <w:vAlign w:val="center"/>
          </w:tcPr>
          <w:p w:rsidR="00F17BA6" w:rsidRPr="00357577" w:rsidRDefault="00F17BA6" w:rsidP="005B56F7">
            <w:pPr>
              <w:keepNext/>
              <w:keepLines/>
              <w:spacing w:after="0"/>
              <w:jc w:val="center"/>
              <w:rPr>
                <w:rFonts w:ascii="Arial" w:hAnsi="Arial"/>
                <w:sz w:val="18"/>
                <w:lang w:eastAsia="zh-CN"/>
              </w:rPr>
            </w:pPr>
            <w:r w:rsidRPr="00357577">
              <w:rPr>
                <w:rFonts w:ascii="Arial" w:hAnsi="Arial"/>
                <w:sz w:val="18"/>
                <w:lang w:eastAsia="zh-CN"/>
              </w:rPr>
              <w:t>1</w:t>
            </w:r>
          </w:p>
        </w:tc>
        <w:tc>
          <w:tcPr>
            <w:tcW w:w="1210" w:type="dxa"/>
            <w:vAlign w:val="center"/>
          </w:tcPr>
          <w:p w:rsidR="00F17BA6" w:rsidRPr="00357577" w:rsidRDefault="00F17BA6" w:rsidP="005B56F7">
            <w:pPr>
              <w:keepNext/>
              <w:keepLines/>
              <w:spacing w:after="0"/>
              <w:jc w:val="center"/>
              <w:rPr>
                <w:rFonts w:ascii="Arial" w:hAnsi="Arial"/>
                <w:sz w:val="18"/>
              </w:rPr>
            </w:pPr>
            <w:r w:rsidRPr="00357577">
              <w:rPr>
                <w:rFonts w:ascii="Arial" w:hAnsi="Arial"/>
                <w:sz w:val="18"/>
              </w:rPr>
              <w:t>N/A</w:t>
            </w:r>
          </w:p>
        </w:tc>
        <w:tc>
          <w:tcPr>
            <w:tcW w:w="1219" w:type="dxa"/>
            <w:shd w:val="clear" w:color="auto" w:fill="auto"/>
            <w:vAlign w:val="center"/>
          </w:tcPr>
          <w:p w:rsidR="00F17BA6" w:rsidRPr="00357577" w:rsidRDefault="00F17BA6" w:rsidP="004843CD">
            <w:pPr>
              <w:keepNext/>
              <w:keepLines/>
              <w:spacing w:after="0"/>
              <w:jc w:val="center"/>
              <w:rPr>
                <w:rFonts w:ascii="Arial" w:hAnsi="Arial"/>
                <w:sz w:val="18"/>
                <w:lang w:eastAsia="zh-CN"/>
              </w:rPr>
            </w:pPr>
            <w:r w:rsidRPr="00357577">
              <w:rPr>
                <w:rFonts w:ascii="Arial" w:hAnsi="Arial"/>
                <w:sz w:val="18"/>
              </w:rPr>
              <w:t>Number of configured SCell(s)</w:t>
            </w:r>
            <w:ins w:id="61" w:author="Xiaoran ZHANG" w:date="2020-02-12T17:20:00Z">
              <w:r w:rsidR="00A87407">
                <w:rPr>
                  <w:rFonts w:ascii="Arial" w:hAnsi="Arial" w:hint="eastAsia"/>
                  <w:sz w:val="18"/>
                  <w:lang w:eastAsia="zh-CN"/>
                </w:rPr>
                <w:t xml:space="preserve"> +Y</w:t>
              </w:r>
            </w:ins>
          </w:p>
        </w:tc>
        <w:tc>
          <w:tcPr>
            <w:tcW w:w="1314" w:type="dxa"/>
            <w:vAlign w:val="center"/>
          </w:tcPr>
          <w:p w:rsidR="002B13F7" w:rsidRPr="00357577" w:rsidRDefault="002B13F7" w:rsidP="004843CD">
            <w:pPr>
              <w:keepNext/>
              <w:keepLines/>
              <w:spacing w:after="0"/>
              <w:jc w:val="center"/>
              <w:rPr>
                <w:rFonts w:ascii="Arial" w:hAnsi="Arial"/>
                <w:sz w:val="18"/>
                <w:lang w:eastAsia="zh-CN"/>
              </w:rPr>
            </w:pPr>
            <w:ins w:id="62" w:author="Xiaoran ZHANG" w:date="2020-02-12T17:20:00Z">
              <w:r w:rsidRPr="00357577">
                <w:rPr>
                  <w:rFonts w:ascii="Arial" w:hAnsi="Arial"/>
                  <w:sz w:val="18"/>
                </w:rPr>
                <w:t>Number of configured SCell(s)</w:t>
              </w:r>
              <w:r>
                <w:rPr>
                  <w:rFonts w:ascii="Arial" w:hAnsi="Arial" w:hint="eastAsia"/>
                  <w:sz w:val="18"/>
                  <w:lang w:eastAsia="zh-CN"/>
                </w:rPr>
                <w:t>+Y</w:t>
              </w:r>
            </w:ins>
          </w:p>
        </w:tc>
      </w:tr>
      <w:tr w:rsidR="00252A85" w:rsidRPr="00357577" w:rsidTr="004C686A">
        <w:trPr>
          <w:trHeight w:val="340"/>
          <w:jc w:val="center"/>
        </w:trPr>
        <w:tc>
          <w:tcPr>
            <w:tcW w:w="8296" w:type="dxa"/>
            <w:gridSpan w:val="7"/>
            <w:shd w:val="clear" w:color="auto" w:fill="auto"/>
          </w:tcPr>
          <w:p w:rsidR="00252A85" w:rsidRPr="00357577" w:rsidRDefault="00252A85" w:rsidP="005B56F7">
            <w:pPr>
              <w:keepNext/>
              <w:keepLines/>
              <w:spacing w:after="0"/>
              <w:ind w:left="851" w:hanging="851"/>
              <w:rPr>
                <w:rFonts w:ascii="Arial" w:hAnsi="Arial"/>
                <w:sz w:val="18"/>
                <w:lang w:eastAsia="zh-CN"/>
              </w:rPr>
            </w:pPr>
            <w:r w:rsidRPr="00357577">
              <w:rPr>
                <w:rFonts w:ascii="Arial" w:hAnsi="Arial"/>
                <w:sz w:val="18"/>
                <w:lang w:eastAsia="zh-CN"/>
              </w:rPr>
              <w:t>Note 1:</w:t>
            </w:r>
            <w:r w:rsidRPr="00357577">
              <w:rPr>
                <w:rFonts w:ascii="Arial" w:hAnsi="Arial"/>
                <w:sz w:val="18"/>
              </w:rPr>
              <w:tab/>
            </w:r>
            <w:r w:rsidRPr="00357577">
              <w:rPr>
                <w:rFonts w:ascii="Arial" w:hAnsi="Arial"/>
                <w:sz w:val="18"/>
                <w:lang w:eastAsia="zh-CN"/>
              </w:rPr>
              <w:t>Only one NR FR1 operating band and one NR FR2 operating band are included for FR1+FR2 inter-band EN-DC.</w:t>
            </w:r>
          </w:p>
          <w:p w:rsidR="00252A85" w:rsidRDefault="00252A85" w:rsidP="005B56F7">
            <w:pPr>
              <w:keepNext/>
              <w:keepLines/>
              <w:spacing w:after="0"/>
              <w:ind w:left="851" w:hanging="851"/>
              <w:rPr>
                <w:ins w:id="63" w:author="Xiaoran ZHANG" w:date="2020-02-12T17:20:00Z"/>
                <w:rFonts w:ascii="Arial" w:hAnsi="Arial"/>
                <w:sz w:val="18"/>
                <w:lang w:eastAsia="zh-CN"/>
              </w:rPr>
            </w:pPr>
            <w:r w:rsidRPr="00357577">
              <w:rPr>
                <w:rFonts w:ascii="Arial" w:hAnsi="Arial"/>
                <w:sz w:val="18"/>
                <w:lang w:eastAsia="zh-CN"/>
              </w:rPr>
              <w:t xml:space="preserve">Note </w:t>
            </w:r>
            <w:r w:rsidRPr="00357577">
              <w:rPr>
                <w:rFonts w:ascii="Arial" w:eastAsia="MS Mincho" w:hAnsi="Arial"/>
                <w:sz w:val="18"/>
                <w:lang w:eastAsia="ja-JP"/>
              </w:rPr>
              <w:t>2</w:t>
            </w:r>
            <w:r w:rsidRPr="00357577">
              <w:rPr>
                <w:rFonts w:ascii="Arial" w:hAnsi="Arial"/>
                <w:sz w:val="18"/>
                <w:lang w:eastAsia="zh-CN"/>
              </w:rPr>
              <w:t>:</w:t>
            </w:r>
            <w:r w:rsidRPr="00357577">
              <w:rPr>
                <w:rFonts w:ascii="Arial" w:hAnsi="Arial"/>
                <w:sz w:val="18"/>
              </w:rPr>
              <w:tab/>
            </w:r>
            <w:r w:rsidRPr="00357577">
              <w:rPr>
                <w:rFonts w:ascii="Arial" w:eastAsia="MS Mincho" w:hAnsi="Arial"/>
                <w:sz w:val="18"/>
                <w:lang w:eastAsia="ja-JP"/>
              </w:rPr>
              <w:t>Selection of FR2 SCC where neighbour cell measurement is required follows clause 9.2.3.2.</w:t>
            </w:r>
          </w:p>
          <w:p w:rsidR="00335DB1" w:rsidRPr="00335DB1" w:rsidRDefault="00335DB1" w:rsidP="00335DB1">
            <w:pPr>
              <w:keepNext/>
              <w:keepLines/>
              <w:spacing w:after="0"/>
              <w:ind w:left="851" w:hanging="851"/>
              <w:rPr>
                <w:rFonts w:ascii="Arial" w:hAnsi="Arial"/>
                <w:sz w:val="18"/>
                <w:lang w:val="en-US" w:eastAsia="zh-CN"/>
              </w:rPr>
            </w:pPr>
            <w:ins w:id="64" w:author="Xiaoran ZHANG" w:date="2020-02-12T17:20:00Z">
              <w:r w:rsidRPr="00335DB1">
                <w:rPr>
                  <w:rFonts w:ascii="Arial" w:hAnsi="Arial"/>
                  <w:sz w:val="18"/>
                  <w:lang w:val="en-US" w:eastAsia="zh-CN"/>
                </w:rPr>
                <w:t xml:space="preserve">Note3:     Y is the number of configured inter-frequency MOs without MG that are being measured outside of MG </w:t>
              </w:r>
            </w:ins>
          </w:p>
        </w:tc>
      </w:tr>
    </w:tbl>
    <w:p w:rsidR="00265183" w:rsidRDefault="00265183" w:rsidP="00265183">
      <w:pPr>
        <w:rPr>
          <w:ins w:id="65" w:author="Xiaoran ZHANG" w:date="2020-02-12T17:20:00Z"/>
        </w:rPr>
      </w:pPr>
    </w:p>
    <w:p w:rsidR="00265183" w:rsidRPr="00D31B79" w:rsidRDefault="00265183" w:rsidP="00265183">
      <w:pPr>
        <w:keepNext/>
        <w:keepLines/>
        <w:spacing w:before="120"/>
        <w:ind w:left="1701" w:hanging="1701"/>
        <w:outlineLvl w:val="4"/>
        <w:rPr>
          <w:rFonts w:ascii="Arial" w:hAnsi="Arial"/>
          <w:sz w:val="22"/>
        </w:rPr>
      </w:pPr>
      <w:r w:rsidRPr="00D31B79">
        <w:rPr>
          <w:rFonts w:ascii="Arial" w:hAnsi="Arial"/>
          <w:sz w:val="22"/>
        </w:rPr>
        <w:t>9.1.5.1.2</w:t>
      </w:r>
      <w:r w:rsidRPr="00D31B79">
        <w:rPr>
          <w:rFonts w:ascii="Arial" w:hAnsi="Arial"/>
          <w:sz w:val="22"/>
        </w:rPr>
        <w:tab/>
        <w:t>SA mode: carrier-specific scaling factor for SSB-based measurements performed outside gaps</w:t>
      </w:r>
    </w:p>
    <w:p w:rsidR="00265183" w:rsidRPr="00D31B79" w:rsidRDefault="00265183" w:rsidP="00265183">
      <w:pPr>
        <w:rPr>
          <w:rFonts w:eastAsia="Times New Roman"/>
        </w:rPr>
      </w:pPr>
      <w:r w:rsidRPr="00D31B79">
        <w:rPr>
          <w:rFonts w:eastAsia="Times New Roman"/>
        </w:rPr>
        <w:t xml:space="preserve">For UE in SA operation mode, the carrier-specific scaling factor </w:t>
      </w:r>
      <w:r w:rsidRPr="00D31B79">
        <w:t>CSSF</w:t>
      </w:r>
      <w:r w:rsidRPr="00D31B79">
        <w:rPr>
          <w:vertAlign w:val="subscript"/>
        </w:rPr>
        <w:t xml:space="preserve">outside_gap,i </w:t>
      </w:r>
      <w:r w:rsidRPr="00D31B79">
        <w:t xml:space="preserve">for intra-frequency </w:t>
      </w:r>
      <w:ins w:id="66" w:author="Xiaoran ZHANG" w:date="2020-02-12T17:20:00Z">
        <w:r>
          <w:t xml:space="preserve">and inter-frequency </w:t>
        </w:r>
      </w:ins>
      <w:r w:rsidRPr="00D31B79">
        <w:t>SSB-based measurements performed outside measurements gaps</w:t>
      </w:r>
      <w:r w:rsidRPr="00D31B79">
        <w:rPr>
          <w:rFonts w:eastAsia="Times New Roman"/>
        </w:rPr>
        <w:t xml:space="preserve"> will be as specified in Table 9.1.5.1.2-1, which shall also be applied for a UE configured with NE-DC operation.</w:t>
      </w:r>
    </w:p>
    <w:p w:rsidR="00265183" w:rsidRPr="00D31B79" w:rsidRDefault="00265183" w:rsidP="00265183">
      <w:pPr>
        <w:keepNext/>
        <w:keepLines/>
        <w:spacing w:before="60"/>
        <w:jc w:val="center"/>
        <w:rPr>
          <w:rFonts w:ascii="Arial" w:hAnsi="Arial"/>
          <w:b/>
        </w:rPr>
      </w:pPr>
      <w:r w:rsidRPr="00D31B79">
        <w:rPr>
          <w:rFonts w:ascii="Arial" w:hAnsi="Arial"/>
          <w:b/>
        </w:rPr>
        <w:lastRenderedPageBreak/>
        <w:t>Table 9.1.5.1.2-1: CSSF</w:t>
      </w:r>
      <w:r w:rsidRPr="00D31B79">
        <w:rPr>
          <w:rFonts w:ascii="Arial" w:hAnsi="Arial"/>
          <w:b/>
          <w:vertAlign w:val="subscript"/>
        </w:rPr>
        <w:t>outside_gap,i</w:t>
      </w:r>
      <w:r w:rsidRPr="00D31B79">
        <w:rPr>
          <w:rFonts w:ascii="Arial" w:hAnsi="Arial"/>
          <w:b/>
        </w:rPr>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1196"/>
        <w:gridCol w:w="1299"/>
        <w:gridCol w:w="1196"/>
        <w:gridCol w:w="1196"/>
        <w:gridCol w:w="1299"/>
        <w:gridCol w:w="1299"/>
      </w:tblGrid>
      <w:tr w:rsidR="00252A85" w:rsidRPr="00D31B79" w:rsidTr="004C686A">
        <w:trPr>
          <w:trHeight w:val="340"/>
          <w:jc w:val="center"/>
        </w:trPr>
        <w:tc>
          <w:tcPr>
            <w:tcW w:w="811" w:type="dxa"/>
            <w:shd w:val="clear" w:color="auto" w:fill="auto"/>
          </w:tcPr>
          <w:p w:rsidR="00252A85" w:rsidRPr="00D31B79" w:rsidRDefault="00252A85" w:rsidP="005B56F7">
            <w:pPr>
              <w:keepNext/>
              <w:keepLines/>
              <w:spacing w:after="0"/>
              <w:jc w:val="center"/>
              <w:rPr>
                <w:rFonts w:ascii="Arial" w:hAnsi="Arial"/>
                <w:b/>
                <w:sz w:val="18"/>
                <w:lang w:eastAsia="zh-CN"/>
              </w:rPr>
            </w:pPr>
            <w:r w:rsidRPr="00D31B79">
              <w:rPr>
                <w:rFonts w:ascii="Arial" w:hAnsi="Arial"/>
                <w:b/>
                <w:sz w:val="18"/>
              </w:rPr>
              <w:t>Scenario</w:t>
            </w:r>
          </w:p>
        </w:tc>
        <w:tc>
          <w:tcPr>
            <w:tcW w:w="1196"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FR1 PCC</w:t>
            </w:r>
          </w:p>
        </w:tc>
        <w:tc>
          <w:tcPr>
            <w:tcW w:w="1299"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FR1 SCC</w:t>
            </w:r>
          </w:p>
        </w:tc>
        <w:tc>
          <w:tcPr>
            <w:tcW w:w="1196"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FR2 PCC</w:t>
            </w:r>
          </w:p>
        </w:tc>
        <w:tc>
          <w:tcPr>
            <w:tcW w:w="1196" w:type="dxa"/>
          </w:tcPr>
          <w:p w:rsidR="00252A85" w:rsidRPr="00D31B79" w:rsidRDefault="00252A85" w:rsidP="005B56F7">
            <w:pPr>
              <w:keepNext/>
              <w:keepLines/>
              <w:spacing w:after="0"/>
              <w:jc w:val="center"/>
              <w:rPr>
                <w:rFonts w:ascii="Arial" w:hAnsi="Arial"/>
                <w:b/>
                <w:i/>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FR2 SCC where neighbour cell measurement is required</w:t>
            </w:r>
          </w:p>
        </w:tc>
        <w:tc>
          <w:tcPr>
            <w:tcW w:w="1299" w:type="dxa"/>
            <w:shd w:val="clear" w:color="auto" w:fill="auto"/>
          </w:tcPr>
          <w:p w:rsidR="00252A85" w:rsidRPr="00D31B79" w:rsidRDefault="00252A85" w:rsidP="005B56F7">
            <w:pPr>
              <w:keepNext/>
              <w:keepLines/>
              <w:spacing w:after="0"/>
              <w:jc w:val="center"/>
              <w:rPr>
                <w:rFonts w:ascii="Arial" w:hAnsi="Arial"/>
                <w:b/>
                <w:sz w:val="18"/>
              </w:rPr>
            </w:pPr>
            <w:r w:rsidRPr="00D31B79">
              <w:rPr>
                <w:rFonts w:ascii="Arial" w:hAnsi="Arial"/>
                <w:b/>
                <w:i/>
                <w:sz w:val="18"/>
              </w:rPr>
              <w:t>CSSF</w:t>
            </w:r>
            <w:r w:rsidRPr="00D31B79">
              <w:rPr>
                <w:rFonts w:ascii="Arial" w:hAnsi="Arial"/>
                <w:b/>
                <w:sz w:val="18"/>
                <w:vertAlign w:val="subscript"/>
              </w:rPr>
              <w:t>outside_gap,i</w:t>
            </w:r>
            <w:r w:rsidRPr="00D31B79">
              <w:rPr>
                <w:rFonts w:ascii="Arial" w:hAnsi="Arial"/>
                <w:b/>
                <w:sz w:val="18"/>
              </w:rPr>
              <w:t xml:space="preserve"> for FR2 SCC where neighbour cell measurement is not required</w:t>
            </w:r>
          </w:p>
        </w:tc>
        <w:tc>
          <w:tcPr>
            <w:tcW w:w="1299" w:type="dxa"/>
          </w:tcPr>
          <w:p w:rsidR="00252A85" w:rsidRPr="00D31B79" w:rsidRDefault="00252A85" w:rsidP="005B56F7">
            <w:pPr>
              <w:keepNext/>
              <w:keepLines/>
              <w:spacing w:after="0"/>
              <w:jc w:val="center"/>
              <w:rPr>
                <w:rFonts w:ascii="Arial" w:hAnsi="Arial"/>
                <w:b/>
                <w:i/>
                <w:sz w:val="18"/>
              </w:rPr>
            </w:pPr>
            <w:ins w:id="67"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gap</w:t>
              </w:r>
            </w:ins>
          </w:p>
        </w:tc>
      </w:tr>
      <w:tr w:rsidR="00B86673" w:rsidRPr="00D31B79" w:rsidTr="004C686A">
        <w:trPr>
          <w:trHeight w:val="340"/>
          <w:jc w:val="center"/>
        </w:trPr>
        <w:tc>
          <w:tcPr>
            <w:tcW w:w="811" w:type="dxa"/>
            <w:shd w:val="clear" w:color="auto" w:fill="auto"/>
          </w:tcPr>
          <w:p w:rsidR="00B86673" w:rsidRPr="00D31B79" w:rsidRDefault="00B86673" w:rsidP="005B56F7">
            <w:pPr>
              <w:keepNext/>
              <w:keepLines/>
              <w:spacing w:after="0"/>
              <w:rPr>
                <w:rFonts w:ascii="Arial" w:hAnsi="Arial"/>
                <w:b/>
                <w:sz w:val="18"/>
              </w:rPr>
            </w:pPr>
            <w:r w:rsidRPr="00D31B79">
              <w:rPr>
                <w:rFonts w:ascii="Arial" w:hAnsi="Arial"/>
                <w:b/>
                <w:sz w:val="18"/>
              </w:rPr>
              <w:t xml:space="preserve">FR1 only CA </w:t>
            </w:r>
          </w:p>
        </w:tc>
        <w:tc>
          <w:tcPr>
            <w:tcW w:w="1196" w:type="dxa"/>
            <w:shd w:val="clear" w:color="auto" w:fill="auto"/>
            <w:vAlign w:val="center"/>
          </w:tcPr>
          <w:p w:rsidR="00B86673" w:rsidRPr="00D31B79" w:rsidRDefault="00B86673" w:rsidP="005B56F7">
            <w:pPr>
              <w:keepNext/>
              <w:keepLines/>
              <w:spacing w:after="0"/>
              <w:jc w:val="center"/>
              <w:rPr>
                <w:rFonts w:ascii="Arial" w:hAnsi="Arial"/>
                <w:sz w:val="18"/>
                <w:vertAlign w:val="superscript"/>
              </w:rPr>
            </w:pPr>
            <w:r w:rsidRPr="00D31B79">
              <w:rPr>
                <w:rFonts w:ascii="Arial" w:hAnsi="Arial"/>
                <w:sz w:val="18"/>
              </w:rPr>
              <w:t>1</w:t>
            </w:r>
          </w:p>
        </w:tc>
        <w:tc>
          <w:tcPr>
            <w:tcW w:w="1299" w:type="dxa"/>
            <w:shd w:val="clear" w:color="auto" w:fill="auto"/>
            <w:vAlign w:val="center"/>
          </w:tcPr>
          <w:p w:rsidR="00B86673" w:rsidRPr="00D31B79" w:rsidRDefault="00B86673" w:rsidP="00B86673">
            <w:pPr>
              <w:keepNext/>
              <w:keepLines/>
              <w:spacing w:after="0"/>
              <w:jc w:val="center"/>
              <w:rPr>
                <w:rFonts w:ascii="Arial" w:hAnsi="Arial"/>
                <w:sz w:val="18"/>
                <w:lang w:eastAsia="zh-CN"/>
              </w:rPr>
            </w:pPr>
            <w:r w:rsidRPr="00D31B79">
              <w:rPr>
                <w:rFonts w:ascii="Arial" w:hAnsi="Arial"/>
                <w:sz w:val="18"/>
              </w:rPr>
              <w:t>Number of configured FR1 SCell(s</w:t>
            </w:r>
            <w:del w:id="68" w:author="Xiaoran ZHANG" w:date="2020-02-12T17:20:00Z">
              <w:r w:rsidRPr="00D31B79">
                <w:rPr>
                  <w:rFonts w:ascii="Arial" w:hAnsi="Arial"/>
                  <w:sz w:val="18"/>
                </w:rPr>
                <w:delText>)</w:delText>
              </w:r>
            </w:del>
            <w:ins w:id="69" w:author="Xiaoran ZHANG" w:date="2020-02-12T17:20:00Z">
              <w:r w:rsidRPr="00D31B79">
                <w:rPr>
                  <w:rFonts w:ascii="Arial" w:hAnsi="Arial"/>
                  <w:sz w:val="18"/>
                </w:rPr>
                <w:t>)</w:t>
              </w:r>
              <w:r>
                <w:rPr>
                  <w:rFonts w:ascii="Arial" w:hAnsi="Arial" w:hint="eastAsia"/>
                  <w:sz w:val="18"/>
                  <w:lang w:eastAsia="zh-CN"/>
                </w:rPr>
                <w:t>+Y</w:t>
              </w:r>
            </w:ins>
          </w:p>
        </w:tc>
        <w:tc>
          <w:tcPr>
            <w:tcW w:w="1196" w:type="dxa"/>
            <w:shd w:val="clear" w:color="auto" w:fill="auto"/>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196" w:type="dxa"/>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299" w:type="dxa"/>
            <w:shd w:val="clear" w:color="auto" w:fill="auto"/>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299" w:type="dxa"/>
            <w:vAlign w:val="center"/>
          </w:tcPr>
          <w:p w:rsidR="00B86673" w:rsidRPr="00D31B79" w:rsidRDefault="00B86673" w:rsidP="00252A85">
            <w:pPr>
              <w:keepNext/>
              <w:keepLines/>
              <w:spacing w:after="0"/>
              <w:jc w:val="center"/>
              <w:rPr>
                <w:rFonts w:ascii="Arial" w:hAnsi="Arial"/>
                <w:sz w:val="18"/>
                <w:lang w:eastAsia="zh-CN"/>
              </w:rPr>
            </w:pPr>
            <w:ins w:id="70" w:author="Xiaoran ZHANG" w:date="2020-02-12T17:20:00Z">
              <w:r w:rsidRPr="00D31B79">
                <w:rPr>
                  <w:rFonts w:ascii="Arial" w:hAnsi="Arial"/>
                  <w:sz w:val="18"/>
                </w:rPr>
                <w:t>Number of configured FR1 SCell(s)</w:t>
              </w:r>
              <w:r>
                <w:rPr>
                  <w:rFonts w:ascii="Arial" w:hAnsi="Arial" w:hint="eastAsia"/>
                  <w:sz w:val="18"/>
                  <w:lang w:eastAsia="zh-CN"/>
                </w:rPr>
                <w:t>+Y</w:t>
              </w:r>
            </w:ins>
          </w:p>
        </w:tc>
      </w:tr>
      <w:tr w:rsidR="00B86673" w:rsidRPr="00D31B79" w:rsidTr="004C686A">
        <w:trPr>
          <w:trHeight w:val="340"/>
          <w:jc w:val="center"/>
        </w:trPr>
        <w:tc>
          <w:tcPr>
            <w:tcW w:w="811" w:type="dxa"/>
            <w:shd w:val="clear" w:color="auto" w:fill="auto"/>
          </w:tcPr>
          <w:p w:rsidR="00B86673" w:rsidRPr="00D31B79" w:rsidRDefault="00B86673" w:rsidP="005B56F7">
            <w:pPr>
              <w:keepNext/>
              <w:keepLines/>
              <w:spacing w:after="0"/>
              <w:rPr>
                <w:rFonts w:ascii="Arial" w:hAnsi="Arial"/>
                <w:b/>
                <w:sz w:val="18"/>
              </w:rPr>
            </w:pPr>
            <w:r w:rsidRPr="00D31B79">
              <w:rPr>
                <w:rFonts w:ascii="Arial" w:hAnsi="Arial"/>
                <w:b/>
                <w:sz w:val="18"/>
              </w:rPr>
              <w:t xml:space="preserve">FR2 only intra band CA </w:t>
            </w:r>
          </w:p>
        </w:tc>
        <w:tc>
          <w:tcPr>
            <w:tcW w:w="1196" w:type="dxa"/>
            <w:shd w:val="clear" w:color="auto" w:fill="auto"/>
            <w:vAlign w:val="center"/>
          </w:tcPr>
          <w:p w:rsidR="00B86673" w:rsidRPr="00D31B79" w:rsidRDefault="00B86673" w:rsidP="005B56F7">
            <w:pPr>
              <w:keepNext/>
              <w:keepLines/>
              <w:spacing w:after="0"/>
              <w:jc w:val="center"/>
              <w:rPr>
                <w:rFonts w:ascii="Arial" w:hAnsi="Arial"/>
                <w:b/>
                <w:sz w:val="18"/>
              </w:rPr>
            </w:pPr>
            <w:r w:rsidRPr="00D31B79">
              <w:rPr>
                <w:rFonts w:ascii="Arial" w:hAnsi="Arial"/>
                <w:sz w:val="18"/>
              </w:rPr>
              <w:t>N/A</w:t>
            </w:r>
          </w:p>
        </w:tc>
        <w:tc>
          <w:tcPr>
            <w:tcW w:w="1299" w:type="dxa"/>
            <w:shd w:val="clear" w:color="auto" w:fill="auto"/>
            <w:vAlign w:val="center"/>
          </w:tcPr>
          <w:p w:rsidR="00B86673" w:rsidRPr="00D31B79" w:rsidRDefault="00B86673" w:rsidP="005B56F7">
            <w:pPr>
              <w:keepNext/>
              <w:keepLines/>
              <w:spacing w:after="0"/>
              <w:jc w:val="center"/>
              <w:rPr>
                <w:rFonts w:ascii="Arial" w:hAnsi="Arial"/>
                <w:b/>
                <w:sz w:val="18"/>
              </w:rPr>
            </w:pPr>
            <w:r w:rsidRPr="00D31B79">
              <w:rPr>
                <w:rFonts w:ascii="Arial" w:hAnsi="Arial"/>
                <w:sz w:val="18"/>
              </w:rPr>
              <w:t>N/A</w:t>
            </w:r>
          </w:p>
        </w:tc>
        <w:tc>
          <w:tcPr>
            <w:tcW w:w="1196" w:type="dxa"/>
            <w:shd w:val="clear" w:color="auto" w:fill="auto"/>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1</w:t>
            </w:r>
          </w:p>
        </w:tc>
        <w:tc>
          <w:tcPr>
            <w:tcW w:w="1196" w:type="dxa"/>
            <w:vAlign w:val="center"/>
          </w:tcPr>
          <w:p w:rsidR="00B86673" w:rsidRPr="00D31B79" w:rsidRDefault="00B86673" w:rsidP="005B56F7">
            <w:pPr>
              <w:keepNext/>
              <w:keepLines/>
              <w:spacing w:after="0"/>
              <w:jc w:val="center"/>
              <w:rPr>
                <w:rFonts w:ascii="Arial" w:hAnsi="Arial"/>
                <w:sz w:val="18"/>
              </w:rPr>
            </w:pPr>
            <w:r w:rsidRPr="00D31B79">
              <w:rPr>
                <w:rFonts w:ascii="Arial" w:hAnsi="Arial"/>
                <w:sz w:val="18"/>
              </w:rPr>
              <w:t>N/A</w:t>
            </w:r>
          </w:p>
        </w:tc>
        <w:tc>
          <w:tcPr>
            <w:tcW w:w="1299" w:type="dxa"/>
            <w:shd w:val="clear" w:color="auto" w:fill="auto"/>
            <w:vAlign w:val="center"/>
          </w:tcPr>
          <w:p w:rsidR="00B86673" w:rsidRPr="00D31B79" w:rsidRDefault="00B86673" w:rsidP="00B86673">
            <w:pPr>
              <w:keepNext/>
              <w:keepLines/>
              <w:spacing w:after="0"/>
              <w:jc w:val="center"/>
              <w:rPr>
                <w:rFonts w:ascii="Arial" w:hAnsi="Arial"/>
                <w:sz w:val="18"/>
                <w:lang w:eastAsia="zh-CN"/>
              </w:rPr>
            </w:pPr>
            <w:r w:rsidRPr="00D31B79">
              <w:rPr>
                <w:rFonts w:ascii="Arial" w:hAnsi="Arial"/>
                <w:sz w:val="18"/>
              </w:rPr>
              <w:t>Number of configured FR2 SCell(s</w:t>
            </w:r>
            <w:del w:id="71" w:author="Xiaoran ZHANG" w:date="2020-02-12T17:20:00Z">
              <w:r w:rsidRPr="00D31B79">
                <w:rPr>
                  <w:rFonts w:ascii="Arial" w:hAnsi="Arial"/>
                  <w:sz w:val="18"/>
                </w:rPr>
                <w:delText>)</w:delText>
              </w:r>
            </w:del>
            <w:ins w:id="72" w:author="Xiaoran ZHANG" w:date="2020-02-12T17:20:00Z">
              <w:r w:rsidRPr="00D31B79">
                <w:rPr>
                  <w:rFonts w:ascii="Arial" w:hAnsi="Arial"/>
                  <w:sz w:val="18"/>
                </w:rPr>
                <w:t>)</w:t>
              </w:r>
              <w:r>
                <w:rPr>
                  <w:rFonts w:ascii="Arial" w:hAnsi="Arial" w:hint="eastAsia"/>
                  <w:sz w:val="18"/>
                  <w:lang w:eastAsia="zh-CN"/>
                </w:rPr>
                <w:t>+Y</w:t>
              </w:r>
            </w:ins>
          </w:p>
        </w:tc>
        <w:tc>
          <w:tcPr>
            <w:tcW w:w="1299" w:type="dxa"/>
            <w:vAlign w:val="center"/>
          </w:tcPr>
          <w:p w:rsidR="00B86673" w:rsidRPr="00D31B79" w:rsidRDefault="00B86673" w:rsidP="00252A85">
            <w:pPr>
              <w:keepNext/>
              <w:keepLines/>
              <w:spacing w:after="0"/>
              <w:jc w:val="center"/>
              <w:rPr>
                <w:rFonts w:ascii="Arial" w:hAnsi="Arial"/>
                <w:sz w:val="18"/>
              </w:rPr>
            </w:pPr>
            <w:ins w:id="73" w:author="Xiaoran ZHANG" w:date="2020-02-12T17:20:00Z">
              <w:r w:rsidRPr="00D31B79">
                <w:rPr>
                  <w:rFonts w:ascii="Arial" w:hAnsi="Arial"/>
                  <w:sz w:val="18"/>
                </w:rPr>
                <w:t>Number of configured FR2 SCell(s)</w:t>
              </w:r>
              <w:r>
                <w:rPr>
                  <w:rFonts w:ascii="Arial" w:hAnsi="Arial" w:hint="eastAsia"/>
                  <w:sz w:val="18"/>
                  <w:lang w:eastAsia="zh-CN"/>
                </w:rPr>
                <w:t>+Y</w:t>
              </w:r>
            </w:ins>
          </w:p>
        </w:tc>
      </w:tr>
      <w:tr w:rsidR="00B86673" w:rsidRPr="00D31B79" w:rsidTr="004C686A">
        <w:trPr>
          <w:trHeight w:val="340"/>
          <w:jc w:val="center"/>
        </w:trPr>
        <w:tc>
          <w:tcPr>
            <w:tcW w:w="811" w:type="dxa"/>
            <w:shd w:val="clear" w:color="auto" w:fill="auto"/>
          </w:tcPr>
          <w:p w:rsidR="00B86673" w:rsidRPr="00D31B79" w:rsidRDefault="00B86673" w:rsidP="005B56F7">
            <w:pPr>
              <w:keepNext/>
              <w:keepLines/>
              <w:spacing w:after="0"/>
              <w:rPr>
                <w:rFonts w:ascii="Arial" w:hAnsi="Arial"/>
                <w:b/>
                <w:sz w:val="18"/>
              </w:rPr>
            </w:pPr>
            <w:r w:rsidRPr="00D31B79">
              <w:rPr>
                <w:rFonts w:ascii="Arial" w:hAnsi="Arial"/>
                <w:b/>
                <w:sz w:val="18"/>
              </w:rPr>
              <w:t xml:space="preserve">FR1 +FR2 CA (FR1 PCell) </w:t>
            </w:r>
            <w:r w:rsidRPr="00D31B79">
              <w:rPr>
                <w:rFonts w:ascii="Arial" w:hAnsi="Arial"/>
                <w:b/>
                <w:sz w:val="18"/>
                <w:vertAlign w:val="superscript"/>
              </w:rPr>
              <w:t>Note 1</w:t>
            </w:r>
          </w:p>
        </w:tc>
        <w:tc>
          <w:tcPr>
            <w:tcW w:w="1196" w:type="dxa"/>
            <w:shd w:val="clear" w:color="auto" w:fill="auto"/>
            <w:vAlign w:val="center"/>
          </w:tcPr>
          <w:p w:rsidR="00B86673" w:rsidRPr="00D31B79" w:rsidRDefault="00B86673" w:rsidP="005B56F7">
            <w:pPr>
              <w:keepNext/>
              <w:keepLines/>
              <w:spacing w:after="0"/>
              <w:jc w:val="center"/>
              <w:rPr>
                <w:rFonts w:ascii="Arial" w:hAnsi="Arial"/>
                <w:sz w:val="18"/>
                <w:lang w:eastAsia="zh-CN"/>
              </w:rPr>
            </w:pPr>
            <w:r w:rsidRPr="00D31B79">
              <w:rPr>
                <w:rFonts w:ascii="Arial" w:hAnsi="Arial"/>
                <w:sz w:val="18"/>
                <w:lang w:eastAsia="zh-CN"/>
              </w:rPr>
              <w:t>1</w:t>
            </w:r>
          </w:p>
        </w:tc>
        <w:tc>
          <w:tcPr>
            <w:tcW w:w="1299" w:type="dxa"/>
            <w:shd w:val="clear" w:color="auto" w:fill="auto"/>
            <w:vAlign w:val="center"/>
          </w:tcPr>
          <w:p w:rsidR="00B86673" w:rsidRPr="004C686A" w:rsidRDefault="00B86673" w:rsidP="00B86673">
            <w:pPr>
              <w:keepNext/>
              <w:keepLines/>
              <w:spacing w:after="0"/>
              <w:jc w:val="center"/>
              <w:rPr>
                <w:rFonts w:ascii="Arial" w:hAnsi="Arial"/>
                <w:sz w:val="18"/>
              </w:rPr>
            </w:pPr>
            <w:r w:rsidRPr="004C686A">
              <w:rPr>
                <w:rFonts w:ascii="Arial" w:hAnsi="Arial"/>
                <w:sz w:val="18"/>
              </w:rPr>
              <w:t>2×(Number of configured SCell(s</w:t>
            </w:r>
            <w:del w:id="74" w:author="Xiaoran ZHANG" w:date="2020-02-12T17:20:00Z">
              <w:r w:rsidRPr="004C686A">
                <w:rPr>
                  <w:rFonts w:ascii="Arial" w:hAnsi="Arial"/>
                  <w:sz w:val="18"/>
                </w:rPr>
                <w:delText>)-</w:delText>
              </w:r>
            </w:del>
            <w:ins w:id="75"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r w:rsidRPr="004C686A">
              <w:rPr>
                <w:rFonts w:ascii="Arial" w:hAnsi="Arial"/>
                <w:sz w:val="18"/>
              </w:rPr>
              <w:t>1)</w:t>
            </w:r>
          </w:p>
        </w:tc>
        <w:tc>
          <w:tcPr>
            <w:tcW w:w="1196" w:type="dxa"/>
            <w:shd w:val="clear" w:color="auto" w:fill="auto"/>
            <w:vAlign w:val="center"/>
          </w:tcPr>
          <w:p w:rsidR="00B86673" w:rsidRPr="004C686A" w:rsidRDefault="00B86673" w:rsidP="005B56F7">
            <w:pPr>
              <w:keepNext/>
              <w:keepLines/>
              <w:spacing w:after="0"/>
              <w:jc w:val="center"/>
              <w:rPr>
                <w:rFonts w:ascii="Arial" w:hAnsi="Arial"/>
                <w:sz w:val="18"/>
              </w:rPr>
            </w:pPr>
            <w:r w:rsidRPr="004C686A">
              <w:rPr>
                <w:rFonts w:ascii="Arial" w:hAnsi="Arial"/>
                <w:sz w:val="18"/>
              </w:rPr>
              <w:t>N/A</w:t>
            </w:r>
          </w:p>
        </w:tc>
        <w:tc>
          <w:tcPr>
            <w:tcW w:w="1196" w:type="dxa"/>
            <w:vAlign w:val="center"/>
          </w:tcPr>
          <w:p w:rsidR="00B86673" w:rsidRPr="004C686A" w:rsidRDefault="00B86673" w:rsidP="005B56F7">
            <w:pPr>
              <w:keepNext/>
              <w:keepLines/>
              <w:spacing w:after="0"/>
              <w:jc w:val="center"/>
              <w:rPr>
                <w:rFonts w:ascii="Arial" w:hAnsi="Arial"/>
                <w:sz w:val="18"/>
              </w:rPr>
            </w:pPr>
            <w:r w:rsidRPr="004C686A">
              <w:rPr>
                <w:rFonts w:ascii="Arial" w:hAnsi="Arial"/>
                <w:sz w:val="18"/>
              </w:rPr>
              <w:t>2</w:t>
            </w:r>
          </w:p>
        </w:tc>
        <w:tc>
          <w:tcPr>
            <w:tcW w:w="1299" w:type="dxa"/>
            <w:shd w:val="clear" w:color="auto" w:fill="auto"/>
            <w:vAlign w:val="center"/>
          </w:tcPr>
          <w:p w:rsidR="00B86673" w:rsidRPr="004C686A" w:rsidRDefault="00B86673" w:rsidP="00B86673">
            <w:pPr>
              <w:keepNext/>
              <w:keepLines/>
              <w:spacing w:after="0"/>
              <w:jc w:val="center"/>
              <w:rPr>
                <w:rFonts w:ascii="Arial" w:hAnsi="Arial"/>
                <w:sz w:val="18"/>
              </w:rPr>
            </w:pPr>
            <w:r w:rsidRPr="004C686A">
              <w:rPr>
                <w:rFonts w:ascii="Arial" w:hAnsi="Arial"/>
                <w:sz w:val="18"/>
              </w:rPr>
              <w:t>2×(Number of configured SCell(s</w:t>
            </w:r>
            <w:del w:id="76" w:author="Xiaoran ZHANG" w:date="2020-02-12T17:20:00Z">
              <w:r w:rsidRPr="004C686A">
                <w:rPr>
                  <w:rFonts w:ascii="Arial" w:hAnsi="Arial"/>
                  <w:sz w:val="18"/>
                </w:rPr>
                <w:delText>)-</w:delText>
              </w:r>
            </w:del>
            <w:ins w:id="77"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r w:rsidRPr="004C686A">
              <w:rPr>
                <w:rFonts w:ascii="Arial" w:hAnsi="Arial"/>
                <w:sz w:val="18"/>
              </w:rPr>
              <w:t>1)</w:t>
            </w:r>
          </w:p>
        </w:tc>
        <w:tc>
          <w:tcPr>
            <w:tcW w:w="1299" w:type="dxa"/>
            <w:vAlign w:val="center"/>
          </w:tcPr>
          <w:p w:rsidR="00B86673" w:rsidRPr="004C686A" w:rsidRDefault="00B86673" w:rsidP="00252A85">
            <w:pPr>
              <w:keepNext/>
              <w:keepLines/>
              <w:overflowPunct w:val="0"/>
              <w:autoSpaceDE w:val="0"/>
              <w:autoSpaceDN w:val="0"/>
              <w:adjustRightInd w:val="0"/>
              <w:spacing w:after="0"/>
              <w:jc w:val="center"/>
              <w:textAlignment w:val="baseline"/>
              <w:rPr>
                <w:rFonts w:ascii="Arial" w:hAnsi="Arial"/>
                <w:sz w:val="18"/>
              </w:rPr>
            </w:pPr>
            <w:ins w:id="78" w:author="Xiaoran ZHANG" w:date="2020-02-12T17:20:00Z">
              <w:r w:rsidRPr="004C686A">
                <w:rPr>
                  <w:rFonts w:ascii="Arial" w:hAnsi="Arial"/>
                  <w:sz w:val="18"/>
                </w:rPr>
                <w:t>2×(Number of configured SCell(s)</w:t>
              </w:r>
              <w:r>
                <w:rPr>
                  <w:rFonts w:ascii="Arial" w:hAnsi="Arial" w:hint="eastAsia"/>
                  <w:sz w:val="18"/>
                  <w:lang w:eastAsia="zh-CN"/>
                </w:rPr>
                <w:t>+Y</w:t>
              </w:r>
              <w:r w:rsidRPr="004C686A">
                <w:rPr>
                  <w:rFonts w:ascii="Arial" w:hAnsi="Arial"/>
                  <w:sz w:val="18"/>
                </w:rPr>
                <w:t>-1)</w:t>
              </w:r>
            </w:ins>
          </w:p>
        </w:tc>
      </w:tr>
      <w:tr w:rsidR="00B86673" w:rsidRPr="00D31B79" w:rsidTr="004C686A">
        <w:trPr>
          <w:trHeight w:val="340"/>
          <w:jc w:val="center"/>
        </w:trPr>
        <w:tc>
          <w:tcPr>
            <w:tcW w:w="8296" w:type="dxa"/>
            <w:gridSpan w:val="7"/>
            <w:shd w:val="clear" w:color="auto" w:fill="auto"/>
          </w:tcPr>
          <w:p w:rsidR="00B86673" w:rsidRPr="00D31B79" w:rsidRDefault="00B86673" w:rsidP="005B56F7">
            <w:pPr>
              <w:keepNext/>
              <w:keepLines/>
              <w:spacing w:after="0"/>
              <w:ind w:left="851" w:hanging="851"/>
              <w:rPr>
                <w:rFonts w:ascii="Arial" w:hAnsi="Arial"/>
                <w:sz w:val="18"/>
                <w:lang w:eastAsia="zh-CN"/>
              </w:rPr>
            </w:pPr>
            <w:r w:rsidRPr="00D31B79">
              <w:rPr>
                <w:rFonts w:ascii="Arial" w:hAnsi="Arial"/>
                <w:sz w:val="18"/>
                <w:lang w:eastAsia="zh-CN"/>
              </w:rPr>
              <w:t>Note 1:</w:t>
            </w:r>
            <w:r w:rsidRPr="00D31B79">
              <w:rPr>
                <w:rFonts w:ascii="Arial" w:hAnsi="Arial"/>
                <w:sz w:val="18"/>
              </w:rPr>
              <w:tab/>
            </w:r>
            <w:r w:rsidRPr="00D31B79">
              <w:rPr>
                <w:rFonts w:ascii="Arial" w:hAnsi="Arial"/>
                <w:sz w:val="18"/>
                <w:lang w:eastAsia="zh-CN"/>
              </w:rPr>
              <w:t>Only one FR1 operating band and one FR2 operating band are included for FR1+FR2 inter-band CA.</w:t>
            </w:r>
          </w:p>
          <w:p w:rsidR="00B86673" w:rsidRDefault="00B86673" w:rsidP="005B56F7">
            <w:pPr>
              <w:keepNext/>
              <w:keepLines/>
              <w:spacing w:after="0"/>
              <w:ind w:left="851" w:hanging="851"/>
              <w:rPr>
                <w:ins w:id="79" w:author="Xiaoran ZHANG" w:date="2020-02-12T17:20:00Z"/>
                <w:rFonts w:ascii="Arial" w:hAnsi="Arial"/>
                <w:sz w:val="18"/>
                <w:lang w:eastAsia="zh-CN"/>
              </w:rPr>
            </w:pPr>
            <w:r w:rsidRPr="00D31B79">
              <w:rPr>
                <w:rFonts w:ascii="Arial" w:hAnsi="Arial"/>
                <w:sz w:val="18"/>
                <w:lang w:eastAsia="zh-CN"/>
              </w:rPr>
              <w:t xml:space="preserve">Note </w:t>
            </w:r>
            <w:r w:rsidRPr="00D31B79">
              <w:rPr>
                <w:rFonts w:ascii="Arial" w:eastAsia="MS Mincho" w:hAnsi="Arial"/>
                <w:sz w:val="18"/>
                <w:lang w:eastAsia="ja-JP"/>
              </w:rPr>
              <w:t>2</w:t>
            </w:r>
            <w:r w:rsidRPr="00D31B79">
              <w:rPr>
                <w:rFonts w:ascii="Arial" w:hAnsi="Arial"/>
                <w:sz w:val="18"/>
                <w:lang w:eastAsia="zh-CN"/>
              </w:rPr>
              <w:t>:</w:t>
            </w:r>
            <w:r w:rsidRPr="00D31B79">
              <w:rPr>
                <w:rFonts w:ascii="Arial" w:hAnsi="Arial"/>
                <w:sz w:val="18"/>
              </w:rPr>
              <w:tab/>
            </w:r>
            <w:r w:rsidRPr="00D31B79">
              <w:rPr>
                <w:rFonts w:ascii="Arial" w:eastAsia="MS Mincho" w:hAnsi="Arial"/>
                <w:sz w:val="18"/>
                <w:lang w:eastAsia="ja-JP"/>
              </w:rPr>
              <w:t>Selection of FR2 SCC where neighbour cell measurement is required follows clause 9.2.3.2.</w:t>
            </w:r>
          </w:p>
          <w:p w:rsidR="008F2F80" w:rsidRPr="008F2F80" w:rsidRDefault="008F2F80" w:rsidP="005B56F7">
            <w:pPr>
              <w:keepNext/>
              <w:keepLines/>
              <w:spacing w:after="0"/>
              <w:ind w:left="851" w:hanging="851"/>
              <w:rPr>
                <w:rFonts w:ascii="Arial" w:hAnsi="Arial"/>
                <w:sz w:val="18"/>
                <w:lang w:eastAsia="zh-CN"/>
              </w:rPr>
            </w:pPr>
            <w:ins w:id="80" w:author="Xiaoran ZHANG" w:date="2020-02-12T17:20:00Z">
              <w:r w:rsidRPr="00335DB1">
                <w:rPr>
                  <w:rFonts w:ascii="Arial" w:hAnsi="Arial"/>
                  <w:sz w:val="18"/>
                  <w:lang w:val="en-US" w:eastAsia="zh-CN"/>
                </w:rPr>
                <w:t>Note3:     Y is the number of configured inter-frequency MOs without MG that are being measured outside of MG</w:t>
              </w:r>
            </w:ins>
          </w:p>
        </w:tc>
      </w:tr>
    </w:tbl>
    <w:p w:rsidR="00265183" w:rsidRDefault="00265183" w:rsidP="00265183"/>
    <w:p w:rsidR="00265183" w:rsidRPr="00F271CC" w:rsidRDefault="00265183" w:rsidP="00265183">
      <w:pPr>
        <w:keepNext/>
        <w:keepLines/>
        <w:spacing w:before="120"/>
        <w:ind w:left="1701" w:hanging="1701"/>
        <w:outlineLvl w:val="4"/>
        <w:rPr>
          <w:rFonts w:ascii="Arial" w:hAnsi="Arial"/>
          <w:sz w:val="22"/>
        </w:rPr>
      </w:pPr>
      <w:r w:rsidRPr="00F271CC">
        <w:rPr>
          <w:rFonts w:ascii="Arial" w:hAnsi="Arial"/>
          <w:sz w:val="22"/>
        </w:rPr>
        <w:t>9.1.5.1.3</w:t>
      </w:r>
      <w:r w:rsidRPr="00F271CC">
        <w:rPr>
          <w:rFonts w:ascii="Arial" w:hAnsi="Arial"/>
          <w:sz w:val="22"/>
        </w:rPr>
        <w:tab/>
        <w:t>NR-DC mode: carrier-specific scaling factor for SSB-based measurements performed outside gaps</w:t>
      </w:r>
    </w:p>
    <w:p w:rsidR="00265183" w:rsidRPr="00F271CC" w:rsidRDefault="00265183" w:rsidP="00265183">
      <w:pPr>
        <w:rPr>
          <w:rFonts w:eastAsia="Times New Roman"/>
        </w:rPr>
      </w:pPr>
      <w:r w:rsidRPr="00F271CC">
        <w:rPr>
          <w:rFonts w:eastAsia="Times New Roman"/>
        </w:rPr>
        <w:t xml:space="preserve">For UE configured with NR-DC operation, the carrier-specific scaling factor </w:t>
      </w:r>
      <w:r w:rsidRPr="00F271CC">
        <w:t>CSSF</w:t>
      </w:r>
      <w:r w:rsidRPr="00F271CC">
        <w:rPr>
          <w:vertAlign w:val="subscript"/>
        </w:rPr>
        <w:t xml:space="preserve">outside_gap,i </w:t>
      </w:r>
      <w:r w:rsidRPr="00F271CC">
        <w:t xml:space="preserve">for intra-frequency </w:t>
      </w:r>
      <w:ins w:id="81" w:author="Xiaoran ZHANG" w:date="2020-02-12T17:20:00Z">
        <w:r>
          <w:t xml:space="preserve">and inter-frequency </w:t>
        </w:r>
      </w:ins>
      <w:r w:rsidRPr="00F271CC">
        <w:t>SSB-based measurements performed outside measurements gaps</w:t>
      </w:r>
      <w:r w:rsidRPr="00F271CC">
        <w:rPr>
          <w:rFonts w:eastAsia="Times New Roman"/>
        </w:rPr>
        <w:t xml:space="preserve"> will be as specified in Table 9.1.5.1.3-1.</w:t>
      </w:r>
    </w:p>
    <w:p w:rsidR="00265183" w:rsidRPr="00F271CC" w:rsidRDefault="00265183" w:rsidP="00265183">
      <w:pPr>
        <w:keepNext/>
        <w:keepLines/>
        <w:spacing w:before="60"/>
        <w:jc w:val="center"/>
        <w:rPr>
          <w:rFonts w:ascii="Arial" w:hAnsi="Arial"/>
          <w:b/>
        </w:rPr>
      </w:pPr>
      <w:r w:rsidRPr="00F271CC">
        <w:rPr>
          <w:rFonts w:ascii="Arial" w:hAnsi="Arial"/>
          <w:b/>
        </w:rPr>
        <w:t>Table 9.1.5.1.3-1: CSSF</w:t>
      </w:r>
      <w:r w:rsidRPr="00F271CC">
        <w:rPr>
          <w:rFonts w:ascii="Arial" w:hAnsi="Arial"/>
          <w:b/>
          <w:vertAlign w:val="subscript"/>
        </w:rPr>
        <w:t>outside_gap,i</w:t>
      </w:r>
      <w:r w:rsidRPr="00F271CC">
        <w:rPr>
          <w:rFonts w:ascii="Arial" w:hAnsi="Arial"/>
          <w:b/>
        </w:rPr>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
        <w:gridCol w:w="1465"/>
        <w:gridCol w:w="1464"/>
        <w:gridCol w:w="1464"/>
        <w:gridCol w:w="1464"/>
        <w:gridCol w:w="1464"/>
      </w:tblGrid>
      <w:tr w:rsidR="00252A85" w:rsidRPr="00F271CC" w:rsidTr="004C686A">
        <w:trPr>
          <w:trHeight w:val="340"/>
          <w:jc w:val="center"/>
        </w:trPr>
        <w:tc>
          <w:tcPr>
            <w:tcW w:w="975" w:type="dxa"/>
            <w:shd w:val="clear" w:color="auto" w:fill="auto"/>
          </w:tcPr>
          <w:p w:rsidR="00252A85" w:rsidRPr="00F271CC" w:rsidRDefault="00252A85" w:rsidP="005B56F7">
            <w:pPr>
              <w:keepNext/>
              <w:keepLines/>
              <w:spacing w:after="0"/>
              <w:jc w:val="center"/>
              <w:rPr>
                <w:rFonts w:ascii="Arial" w:hAnsi="Arial"/>
                <w:b/>
                <w:sz w:val="18"/>
                <w:lang w:eastAsia="zh-CN"/>
              </w:rPr>
            </w:pPr>
            <w:r w:rsidRPr="00F271CC">
              <w:rPr>
                <w:rFonts w:ascii="Arial" w:hAnsi="Arial"/>
                <w:b/>
                <w:sz w:val="18"/>
              </w:rPr>
              <w:t>Scenario</w:t>
            </w:r>
          </w:p>
        </w:tc>
        <w:tc>
          <w:tcPr>
            <w:tcW w:w="1465" w:type="dxa"/>
            <w:shd w:val="clear" w:color="auto" w:fill="auto"/>
          </w:tcPr>
          <w:p w:rsidR="00252A85" w:rsidRPr="00F271CC" w:rsidRDefault="00252A85"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PCC</w:t>
            </w:r>
          </w:p>
        </w:tc>
        <w:tc>
          <w:tcPr>
            <w:tcW w:w="1464" w:type="dxa"/>
            <w:shd w:val="clear" w:color="auto" w:fill="auto"/>
          </w:tcPr>
          <w:p w:rsidR="00252A85" w:rsidRPr="00F271CC" w:rsidRDefault="00252A85"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SCC</w:t>
            </w:r>
          </w:p>
        </w:tc>
        <w:tc>
          <w:tcPr>
            <w:tcW w:w="1464" w:type="dxa"/>
            <w:shd w:val="clear" w:color="auto" w:fill="auto"/>
          </w:tcPr>
          <w:p w:rsidR="00252A85" w:rsidRPr="00F271CC" w:rsidRDefault="00252A85" w:rsidP="005B56F7">
            <w:pPr>
              <w:keepNext/>
              <w:keepLines/>
              <w:spacing w:after="0"/>
              <w:jc w:val="center"/>
              <w:rPr>
                <w:rFonts w:ascii="Arial" w:hAnsi="Arial"/>
                <w:b/>
                <w:i/>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PSCC</w:t>
            </w:r>
          </w:p>
        </w:tc>
        <w:tc>
          <w:tcPr>
            <w:tcW w:w="1464" w:type="dxa"/>
            <w:shd w:val="clear" w:color="auto" w:fill="auto"/>
          </w:tcPr>
          <w:p w:rsidR="00252A85" w:rsidRPr="00F271CC" w:rsidRDefault="00252A85"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SCC where neighbour cell measurement is not required</w:t>
            </w:r>
          </w:p>
        </w:tc>
        <w:tc>
          <w:tcPr>
            <w:tcW w:w="1464" w:type="dxa"/>
          </w:tcPr>
          <w:p w:rsidR="00252A85" w:rsidRPr="00F271CC" w:rsidRDefault="00252A85" w:rsidP="005B56F7">
            <w:pPr>
              <w:keepNext/>
              <w:keepLines/>
              <w:spacing w:after="0"/>
              <w:jc w:val="center"/>
              <w:rPr>
                <w:rFonts w:ascii="Arial" w:hAnsi="Arial"/>
                <w:b/>
                <w:i/>
                <w:sz w:val="18"/>
              </w:rPr>
            </w:pPr>
            <w:ins w:id="82"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gap</w:t>
              </w:r>
            </w:ins>
          </w:p>
        </w:tc>
      </w:tr>
      <w:tr w:rsidR="00552DA5" w:rsidRPr="00F271CC" w:rsidTr="004C686A">
        <w:trPr>
          <w:trHeight w:val="340"/>
          <w:jc w:val="center"/>
        </w:trPr>
        <w:tc>
          <w:tcPr>
            <w:tcW w:w="975" w:type="dxa"/>
            <w:shd w:val="clear" w:color="auto" w:fill="auto"/>
          </w:tcPr>
          <w:p w:rsidR="00552DA5" w:rsidRPr="00F271CC" w:rsidRDefault="00552DA5" w:rsidP="005B56F7">
            <w:pPr>
              <w:keepNext/>
              <w:keepLines/>
              <w:spacing w:after="0"/>
              <w:rPr>
                <w:rFonts w:ascii="Arial" w:hAnsi="Arial"/>
                <w:b/>
                <w:sz w:val="18"/>
              </w:rPr>
            </w:pPr>
            <w:r w:rsidRPr="00F271CC">
              <w:rPr>
                <w:rFonts w:ascii="Arial" w:hAnsi="Arial"/>
                <w:b/>
                <w:sz w:val="18"/>
              </w:rPr>
              <w:t xml:space="preserve">FR1 + FR2 NR-DC (FR1 PCell and FR2 PScell) </w:t>
            </w:r>
            <w:r w:rsidRPr="00F271CC">
              <w:rPr>
                <w:rFonts w:ascii="Arial" w:hAnsi="Arial"/>
                <w:b/>
                <w:sz w:val="18"/>
                <w:vertAlign w:val="superscript"/>
              </w:rPr>
              <w:t>Note 1</w:t>
            </w:r>
          </w:p>
        </w:tc>
        <w:tc>
          <w:tcPr>
            <w:tcW w:w="1465" w:type="dxa"/>
            <w:shd w:val="clear" w:color="auto" w:fill="auto"/>
            <w:vAlign w:val="center"/>
          </w:tcPr>
          <w:p w:rsidR="00552DA5" w:rsidRPr="00F271CC" w:rsidRDefault="00552DA5" w:rsidP="005B56F7">
            <w:pPr>
              <w:keepNext/>
              <w:keepLines/>
              <w:spacing w:after="0"/>
              <w:jc w:val="center"/>
              <w:rPr>
                <w:rFonts w:ascii="Arial" w:hAnsi="Arial"/>
                <w:sz w:val="18"/>
                <w:lang w:eastAsia="zh-CN"/>
              </w:rPr>
            </w:pPr>
            <w:r w:rsidRPr="00F271CC">
              <w:rPr>
                <w:rFonts w:ascii="Arial" w:hAnsi="Arial"/>
                <w:sz w:val="18"/>
                <w:lang w:eastAsia="zh-CN"/>
              </w:rPr>
              <w:t>1</w:t>
            </w:r>
          </w:p>
        </w:tc>
        <w:tc>
          <w:tcPr>
            <w:tcW w:w="1464" w:type="dxa"/>
            <w:shd w:val="clear" w:color="auto" w:fill="auto"/>
            <w:vAlign w:val="center"/>
          </w:tcPr>
          <w:p w:rsidR="00552DA5" w:rsidRPr="004C686A" w:rsidRDefault="00552DA5" w:rsidP="00552DA5">
            <w:pPr>
              <w:keepNext/>
              <w:keepLines/>
              <w:spacing w:after="0"/>
              <w:jc w:val="center"/>
              <w:rPr>
                <w:rFonts w:ascii="Arial" w:hAnsi="Arial"/>
                <w:sz w:val="18"/>
              </w:rPr>
            </w:pPr>
            <w:r w:rsidRPr="004C686A">
              <w:rPr>
                <w:rFonts w:ascii="Arial" w:hAnsi="Arial"/>
                <w:sz w:val="18"/>
              </w:rPr>
              <w:t>2×(Number of configured SCell(s</w:t>
            </w:r>
            <w:del w:id="83" w:author="Xiaoran ZHANG" w:date="2020-02-12T17:20:00Z">
              <w:r w:rsidRPr="004C686A">
                <w:rPr>
                  <w:rFonts w:ascii="Arial" w:hAnsi="Arial"/>
                  <w:sz w:val="18"/>
                </w:rPr>
                <w:delText>))</w:delText>
              </w:r>
            </w:del>
            <w:ins w:id="84"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p>
        </w:tc>
        <w:tc>
          <w:tcPr>
            <w:tcW w:w="1464" w:type="dxa"/>
            <w:shd w:val="clear" w:color="auto" w:fill="auto"/>
            <w:vAlign w:val="center"/>
          </w:tcPr>
          <w:p w:rsidR="00552DA5" w:rsidRPr="004C686A" w:rsidRDefault="00552DA5" w:rsidP="005B56F7">
            <w:pPr>
              <w:keepNext/>
              <w:keepLines/>
              <w:spacing w:after="0"/>
              <w:jc w:val="center"/>
              <w:rPr>
                <w:rFonts w:ascii="Arial" w:hAnsi="Arial"/>
                <w:sz w:val="18"/>
              </w:rPr>
            </w:pPr>
            <w:r w:rsidRPr="004C686A">
              <w:rPr>
                <w:rFonts w:ascii="Arial" w:hAnsi="Arial"/>
                <w:sz w:val="18"/>
              </w:rPr>
              <w:t>2</w:t>
            </w:r>
          </w:p>
        </w:tc>
        <w:tc>
          <w:tcPr>
            <w:tcW w:w="1464" w:type="dxa"/>
            <w:shd w:val="clear" w:color="auto" w:fill="auto"/>
            <w:vAlign w:val="center"/>
          </w:tcPr>
          <w:p w:rsidR="00552DA5" w:rsidRPr="004C686A" w:rsidRDefault="00552DA5" w:rsidP="00552DA5">
            <w:pPr>
              <w:keepNext/>
              <w:keepLines/>
              <w:spacing w:after="0"/>
              <w:jc w:val="center"/>
              <w:rPr>
                <w:rFonts w:ascii="Arial" w:hAnsi="Arial"/>
                <w:sz w:val="18"/>
              </w:rPr>
            </w:pPr>
            <w:r w:rsidRPr="004C686A">
              <w:rPr>
                <w:rFonts w:ascii="Arial" w:hAnsi="Arial"/>
                <w:sz w:val="18"/>
              </w:rPr>
              <w:t>2×(Number of configured SCell(s</w:t>
            </w:r>
            <w:del w:id="85" w:author="Xiaoran ZHANG" w:date="2020-02-12T17:20:00Z">
              <w:r w:rsidRPr="004C686A">
                <w:rPr>
                  <w:rFonts w:ascii="Arial" w:hAnsi="Arial"/>
                  <w:sz w:val="18"/>
                </w:rPr>
                <w:delText>))</w:delText>
              </w:r>
            </w:del>
            <w:ins w:id="86" w:author="Xiaoran ZHANG" w:date="2020-02-12T17:20:00Z">
              <w:r w:rsidRPr="004C686A">
                <w:rPr>
                  <w:rFonts w:ascii="Arial" w:hAnsi="Arial"/>
                  <w:sz w:val="18"/>
                </w:rPr>
                <w:t>)</w:t>
              </w:r>
              <w:r>
                <w:rPr>
                  <w:rFonts w:ascii="Arial" w:hAnsi="Arial" w:hint="eastAsia"/>
                  <w:sz w:val="18"/>
                  <w:lang w:eastAsia="zh-CN"/>
                </w:rPr>
                <w:t>+Y</w:t>
              </w:r>
              <w:r w:rsidRPr="004C686A">
                <w:rPr>
                  <w:rFonts w:ascii="Arial" w:hAnsi="Arial"/>
                  <w:sz w:val="18"/>
                </w:rPr>
                <w:t>)</w:t>
              </w:r>
            </w:ins>
          </w:p>
        </w:tc>
        <w:tc>
          <w:tcPr>
            <w:tcW w:w="1464" w:type="dxa"/>
            <w:vAlign w:val="center"/>
          </w:tcPr>
          <w:p w:rsidR="00552DA5" w:rsidRPr="004C686A" w:rsidRDefault="00552DA5" w:rsidP="00252A85">
            <w:pPr>
              <w:keepNext/>
              <w:keepLines/>
              <w:overflowPunct w:val="0"/>
              <w:autoSpaceDE w:val="0"/>
              <w:autoSpaceDN w:val="0"/>
              <w:adjustRightInd w:val="0"/>
              <w:spacing w:after="0"/>
              <w:jc w:val="center"/>
              <w:textAlignment w:val="baseline"/>
              <w:rPr>
                <w:rFonts w:ascii="Arial" w:hAnsi="Arial"/>
                <w:sz w:val="18"/>
              </w:rPr>
            </w:pPr>
            <w:ins w:id="87" w:author="Xiaoran ZHANG" w:date="2020-02-12T17:20:00Z">
              <w:r w:rsidRPr="004C686A">
                <w:rPr>
                  <w:rFonts w:ascii="Arial" w:hAnsi="Arial"/>
                  <w:sz w:val="18"/>
                </w:rPr>
                <w:t>2×(Number of configured SCell(s)</w:t>
              </w:r>
              <w:r>
                <w:rPr>
                  <w:rFonts w:ascii="Arial" w:hAnsi="Arial" w:hint="eastAsia"/>
                  <w:sz w:val="18"/>
                  <w:lang w:eastAsia="zh-CN"/>
                </w:rPr>
                <w:t>+Y</w:t>
              </w:r>
              <w:r w:rsidRPr="004C686A">
                <w:rPr>
                  <w:rFonts w:ascii="Arial" w:hAnsi="Arial"/>
                  <w:sz w:val="18"/>
                </w:rPr>
                <w:t>)</w:t>
              </w:r>
            </w:ins>
          </w:p>
        </w:tc>
      </w:tr>
      <w:tr w:rsidR="00552DA5" w:rsidRPr="00F271CC" w:rsidTr="004C686A">
        <w:trPr>
          <w:trHeight w:val="340"/>
          <w:jc w:val="center"/>
        </w:trPr>
        <w:tc>
          <w:tcPr>
            <w:tcW w:w="8296" w:type="dxa"/>
            <w:gridSpan w:val="6"/>
            <w:shd w:val="clear" w:color="auto" w:fill="auto"/>
          </w:tcPr>
          <w:p w:rsidR="00552DA5" w:rsidRDefault="00552DA5" w:rsidP="005B56F7">
            <w:pPr>
              <w:keepNext/>
              <w:keepLines/>
              <w:spacing w:after="0"/>
              <w:ind w:left="851" w:hanging="851"/>
              <w:rPr>
                <w:ins w:id="88" w:author="Xiaoran ZHANG" w:date="2020-02-12T17:20:00Z"/>
                <w:rFonts w:ascii="Arial" w:hAnsi="Arial"/>
                <w:sz w:val="18"/>
                <w:lang w:eastAsia="zh-CN"/>
              </w:rPr>
            </w:pPr>
            <w:r w:rsidRPr="00F271CC">
              <w:rPr>
                <w:rFonts w:ascii="Arial" w:hAnsi="Arial"/>
                <w:sz w:val="18"/>
                <w:lang w:eastAsia="zh-CN"/>
              </w:rPr>
              <w:t>Note 1:</w:t>
            </w:r>
            <w:r w:rsidRPr="00F271CC">
              <w:rPr>
                <w:rFonts w:ascii="Arial" w:hAnsi="Arial"/>
                <w:sz w:val="18"/>
              </w:rPr>
              <w:tab/>
            </w:r>
            <w:r w:rsidRPr="00F271CC">
              <w:rPr>
                <w:rFonts w:ascii="Arial" w:hAnsi="Arial"/>
                <w:sz w:val="18"/>
                <w:lang w:eastAsia="zh-CN"/>
              </w:rPr>
              <w:t>NR-DC in Rel-15 only includes the scenarios where all serving cells in MCG in FR1 and all serving cells in SCG in FR2.</w:t>
            </w:r>
          </w:p>
          <w:p w:rsidR="00552DA5" w:rsidRPr="00F271CC" w:rsidRDefault="00552DA5" w:rsidP="005B56F7">
            <w:pPr>
              <w:keepNext/>
              <w:keepLines/>
              <w:spacing w:after="0"/>
              <w:ind w:left="851" w:hanging="851"/>
              <w:rPr>
                <w:rFonts w:ascii="Arial" w:hAnsi="Arial"/>
                <w:sz w:val="18"/>
                <w:lang w:eastAsia="zh-CN"/>
              </w:rPr>
            </w:pPr>
            <w:ins w:id="89" w:author="Xiaoran ZHANG" w:date="2020-02-12T17:20:00Z">
              <w:r>
                <w:rPr>
                  <w:rFonts w:ascii="Arial" w:hAnsi="Arial"/>
                  <w:sz w:val="18"/>
                  <w:lang w:val="en-US" w:eastAsia="zh-CN"/>
                </w:rPr>
                <w:t>Note</w:t>
              </w:r>
              <w:r>
                <w:rPr>
                  <w:rFonts w:ascii="Arial" w:hAnsi="Arial" w:hint="eastAsia"/>
                  <w:sz w:val="18"/>
                  <w:lang w:val="en-US" w:eastAsia="zh-CN"/>
                </w:rPr>
                <w:t>2</w:t>
              </w:r>
              <w:r w:rsidRPr="00335DB1">
                <w:rPr>
                  <w:rFonts w:ascii="Arial" w:hAnsi="Arial"/>
                  <w:sz w:val="18"/>
                  <w:lang w:val="en-US" w:eastAsia="zh-CN"/>
                </w:rPr>
                <w:t>:     Y is the number of configured inter-frequency MOs without MG that are being measured outside of MG</w:t>
              </w:r>
            </w:ins>
          </w:p>
        </w:tc>
      </w:tr>
    </w:tbl>
    <w:p w:rsidR="00265183" w:rsidRPr="00A368A9" w:rsidRDefault="00265183" w:rsidP="00265183"/>
    <w:p w:rsidR="00265183" w:rsidRPr="00F271CC" w:rsidRDefault="00265183" w:rsidP="00265183">
      <w:pPr>
        <w:keepNext/>
        <w:keepLines/>
        <w:spacing w:before="120"/>
        <w:ind w:left="1701" w:hanging="1701"/>
        <w:outlineLvl w:val="4"/>
        <w:rPr>
          <w:rFonts w:ascii="Arial" w:hAnsi="Arial"/>
          <w:sz w:val="22"/>
        </w:rPr>
      </w:pPr>
      <w:r w:rsidRPr="00F271CC">
        <w:rPr>
          <w:rFonts w:ascii="Arial" w:hAnsi="Arial"/>
          <w:sz w:val="22"/>
        </w:rPr>
        <w:lastRenderedPageBreak/>
        <w:t>9.1.5.1.4</w:t>
      </w:r>
      <w:r w:rsidRPr="00F271CC">
        <w:rPr>
          <w:rFonts w:ascii="Arial" w:hAnsi="Arial"/>
          <w:sz w:val="22"/>
        </w:rPr>
        <w:tab/>
        <w:t>NE-DC mode: carrier-specific scaling factor for SSB-based measurements performed outside gaps</w:t>
      </w:r>
    </w:p>
    <w:p w:rsidR="00265183" w:rsidRPr="00F271CC" w:rsidRDefault="00265183" w:rsidP="00265183">
      <w:pPr>
        <w:rPr>
          <w:rFonts w:eastAsia="Times New Roman"/>
        </w:rPr>
      </w:pPr>
      <w:r w:rsidRPr="00F271CC">
        <w:rPr>
          <w:rFonts w:eastAsia="Times New Roman"/>
        </w:rPr>
        <w:t xml:space="preserve">For UE configured with NE-DC operation, the carrier-specific scaling factor </w:t>
      </w:r>
      <w:r w:rsidRPr="00F271CC">
        <w:t>CSSF</w:t>
      </w:r>
      <w:r w:rsidRPr="00F271CC">
        <w:rPr>
          <w:vertAlign w:val="subscript"/>
        </w:rPr>
        <w:t xml:space="preserve">outside_gap,i </w:t>
      </w:r>
      <w:r w:rsidRPr="00F271CC">
        <w:t xml:space="preserve">for intra-frequency </w:t>
      </w:r>
      <w:ins w:id="90" w:author="Xiaoran ZHANG" w:date="2020-02-12T17:20:00Z">
        <w:r>
          <w:rPr>
            <w:rFonts w:hint="eastAsia"/>
            <w:lang w:eastAsia="zh-CN"/>
          </w:rPr>
          <w:t>and</w:t>
        </w:r>
        <w:r>
          <w:rPr>
            <w:lang w:eastAsia="zh-CN"/>
          </w:rPr>
          <w:t xml:space="preserve"> inter-frequency </w:t>
        </w:r>
      </w:ins>
      <w:r w:rsidRPr="00F271CC">
        <w:t>SSB-based measurements performed outside measurements gaps</w:t>
      </w:r>
      <w:r w:rsidRPr="00F271CC">
        <w:rPr>
          <w:rFonts w:eastAsia="Times New Roman"/>
        </w:rPr>
        <w:t xml:space="preserve"> will be as specified in Table 9.1.5.1.4-1. </w:t>
      </w:r>
    </w:p>
    <w:p w:rsidR="00265183" w:rsidRPr="00F271CC" w:rsidRDefault="00265183" w:rsidP="00265183">
      <w:pPr>
        <w:keepNext/>
        <w:keepLines/>
        <w:spacing w:before="60"/>
        <w:jc w:val="center"/>
        <w:rPr>
          <w:rFonts w:ascii="Arial" w:hAnsi="Arial"/>
          <w:b/>
        </w:rPr>
      </w:pPr>
      <w:r w:rsidRPr="00F271CC">
        <w:rPr>
          <w:rFonts w:ascii="Arial" w:hAnsi="Arial"/>
          <w:b/>
        </w:rPr>
        <w:t>Table 9.1.5.1.4-1: CSSF</w:t>
      </w:r>
      <w:r w:rsidRPr="00F271CC">
        <w:rPr>
          <w:rFonts w:ascii="Arial" w:hAnsi="Arial"/>
          <w:b/>
          <w:vertAlign w:val="subscript"/>
        </w:rPr>
        <w:t>outside_gap,i</w:t>
      </w:r>
      <w:r w:rsidRPr="00F271CC">
        <w:rPr>
          <w:rFonts w:ascii="Arial" w:hAnsi="Arial"/>
          <w:b/>
        </w:rPr>
        <w:t xml:space="preserve"> scaling factor for NE-DC mode</w:t>
      </w:r>
    </w:p>
    <w:tbl>
      <w:tblPr>
        <w:tblW w:w="12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417"/>
        <w:gridCol w:w="1418"/>
        <w:gridCol w:w="1376"/>
        <w:gridCol w:w="2026"/>
        <w:gridCol w:w="2113"/>
        <w:gridCol w:w="2113"/>
      </w:tblGrid>
      <w:tr w:rsidR="004C686A" w:rsidRPr="00F271CC" w:rsidTr="004C686A">
        <w:trPr>
          <w:trHeight w:val="340"/>
          <w:jc w:val="center"/>
        </w:trPr>
        <w:tc>
          <w:tcPr>
            <w:tcW w:w="1702" w:type="dxa"/>
            <w:shd w:val="clear" w:color="auto" w:fill="auto"/>
          </w:tcPr>
          <w:p w:rsidR="004C686A" w:rsidRPr="00F271CC" w:rsidRDefault="004C686A" w:rsidP="005B56F7">
            <w:pPr>
              <w:keepNext/>
              <w:keepLines/>
              <w:spacing w:after="0"/>
              <w:jc w:val="center"/>
              <w:rPr>
                <w:rFonts w:ascii="Arial" w:hAnsi="Arial"/>
                <w:b/>
                <w:sz w:val="18"/>
                <w:lang w:eastAsia="zh-CN"/>
              </w:rPr>
            </w:pPr>
            <w:r w:rsidRPr="00F271CC">
              <w:rPr>
                <w:rFonts w:ascii="Arial" w:hAnsi="Arial"/>
                <w:b/>
                <w:sz w:val="18"/>
              </w:rPr>
              <w:t>Scenario</w:t>
            </w:r>
          </w:p>
        </w:tc>
        <w:tc>
          <w:tcPr>
            <w:tcW w:w="1417"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PCC</w:t>
            </w:r>
          </w:p>
        </w:tc>
        <w:tc>
          <w:tcPr>
            <w:tcW w:w="1418"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FR1 SCC</w:t>
            </w:r>
          </w:p>
        </w:tc>
        <w:tc>
          <w:tcPr>
            <w:tcW w:w="1376"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PCC</w:t>
            </w:r>
          </w:p>
        </w:tc>
        <w:tc>
          <w:tcPr>
            <w:tcW w:w="2026" w:type="dxa"/>
          </w:tcPr>
          <w:p w:rsidR="004C686A" w:rsidRPr="00F271CC" w:rsidRDefault="004C686A" w:rsidP="005B56F7">
            <w:pPr>
              <w:keepNext/>
              <w:keepLines/>
              <w:spacing w:after="0"/>
              <w:jc w:val="center"/>
              <w:rPr>
                <w:rFonts w:ascii="Arial" w:hAnsi="Arial"/>
                <w:b/>
                <w:i/>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SCC where neighbour cell measurement is required</w:t>
            </w:r>
          </w:p>
        </w:tc>
        <w:tc>
          <w:tcPr>
            <w:tcW w:w="2113" w:type="dxa"/>
            <w:shd w:val="clear" w:color="auto" w:fill="auto"/>
          </w:tcPr>
          <w:p w:rsidR="004C686A" w:rsidRPr="00F271CC" w:rsidRDefault="004C686A" w:rsidP="005B56F7">
            <w:pPr>
              <w:keepNext/>
              <w:keepLines/>
              <w:spacing w:after="0"/>
              <w:jc w:val="center"/>
              <w:rPr>
                <w:rFonts w:ascii="Arial" w:hAnsi="Arial"/>
                <w:b/>
                <w:sz w:val="18"/>
              </w:rPr>
            </w:pPr>
            <w:r w:rsidRPr="00F271CC">
              <w:rPr>
                <w:rFonts w:ascii="Arial" w:hAnsi="Arial"/>
                <w:b/>
                <w:i/>
                <w:sz w:val="18"/>
              </w:rPr>
              <w:t>CSSF</w:t>
            </w:r>
            <w:r w:rsidRPr="00F271CC">
              <w:rPr>
                <w:rFonts w:ascii="Arial" w:hAnsi="Arial"/>
                <w:b/>
                <w:sz w:val="18"/>
                <w:vertAlign w:val="subscript"/>
              </w:rPr>
              <w:t>outside_gap,i</w:t>
            </w:r>
            <w:r w:rsidRPr="00F271CC">
              <w:rPr>
                <w:rFonts w:ascii="Arial" w:hAnsi="Arial"/>
                <w:b/>
                <w:sz w:val="18"/>
              </w:rPr>
              <w:t xml:space="preserve"> for FR2 SCC where neighbour cell measurement is not required</w:t>
            </w:r>
          </w:p>
        </w:tc>
        <w:tc>
          <w:tcPr>
            <w:tcW w:w="2113" w:type="dxa"/>
          </w:tcPr>
          <w:p w:rsidR="004C686A" w:rsidRPr="00F271CC" w:rsidRDefault="004C686A" w:rsidP="005B56F7">
            <w:pPr>
              <w:keepNext/>
              <w:keepLines/>
              <w:spacing w:after="0"/>
              <w:jc w:val="center"/>
              <w:rPr>
                <w:rFonts w:ascii="Arial" w:hAnsi="Arial"/>
                <w:b/>
                <w:i/>
                <w:sz w:val="18"/>
              </w:rPr>
            </w:pPr>
            <w:ins w:id="91" w:author="Xiaoran ZHANG" w:date="2020-02-12T17:20:00Z">
              <w:r w:rsidRPr="00357577">
                <w:rPr>
                  <w:rFonts w:ascii="Arial" w:hAnsi="Arial"/>
                  <w:b/>
                  <w:i/>
                  <w:sz w:val="18"/>
                </w:rPr>
                <w:t>CSSF</w:t>
              </w:r>
              <w:r w:rsidRPr="00357577">
                <w:rPr>
                  <w:rFonts w:ascii="Arial" w:hAnsi="Arial"/>
                  <w:b/>
                  <w:sz w:val="18"/>
                  <w:vertAlign w:val="subscript"/>
                </w:rPr>
                <w:t>outside_gap,i</w:t>
              </w:r>
              <w:r w:rsidRPr="00357577">
                <w:rPr>
                  <w:rFonts w:ascii="Arial" w:hAnsi="Arial"/>
                  <w:b/>
                  <w:sz w:val="18"/>
                </w:rPr>
                <w:t xml:space="preserve"> for</w:t>
              </w:r>
              <w:r>
                <w:rPr>
                  <w:rFonts w:ascii="Arial" w:hAnsi="Arial"/>
                  <w:b/>
                  <w:sz w:val="18"/>
                </w:rPr>
                <w:t xml:space="preserve"> inter-frequency MO with no measurement gap</w:t>
              </w:r>
            </w:ins>
          </w:p>
        </w:tc>
      </w:tr>
      <w:tr w:rsidR="00FB5A79" w:rsidRPr="00F271CC" w:rsidTr="004C686A">
        <w:trPr>
          <w:trHeight w:val="340"/>
          <w:jc w:val="center"/>
        </w:trPr>
        <w:tc>
          <w:tcPr>
            <w:tcW w:w="1702" w:type="dxa"/>
            <w:shd w:val="clear" w:color="auto" w:fill="auto"/>
          </w:tcPr>
          <w:p w:rsidR="00FB5A79" w:rsidRPr="00F271CC" w:rsidRDefault="00FB5A79" w:rsidP="005B56F7">
            <w:pPr>
              <w:keepNext/>
              <w:keepLines/>
              <w:spacing w:after="0"/>
              <w:rPr>
                <w:rFonts w:ascii="Arial" w:hAnsi="Arial"/>
                <w:b/>
                <w:sz w:val="18"/>
              </w:rPr>
            </w:pPr>
            <w:r w:rsidRPr="00F271CC">
              <w:rPr>
                <w:rFonts w:ascii="Arial" w:hAnsi="Arial"/>
                <w:b/>
                <w:sz w:val="18"/>
              </w:rPr>
              <w:t xml:space="preserve">NE-DC with FR1 only CA </w:t>
            </w:r>
          </w:p>
        </w:tc>
        <w:tc>
          <w:tcPr>
            <w:tcW w:w="1417" w:type="dxa"/>
            <w:shd w:val="clear" w:color="auto" w:fill="auto"/>
            <w:vAlign w:val="center"/>
          </w:tcPr>
          <w:p w:rsidR="00FB5A79" w:rsidRPr="00F271CC" w:rsidRDefault="00FB5A79" w:rsidP="005B56F7">
            <w:pPr>
              <w:keepNext/>
              <w:keepLines/>
              <w:spacing w:after="0"/>
              <w:jc w:val="center"/>
              <w:rPr>
                <w:rFonts w:ascii="Arial" w:hAnsi="Arial"/>
                <w:sz w:val="18"/>
                <w:vertAlign w:val="superscript"/>
              </w:rPr>
            </w:pPr>
            <w:r w:rsidRPr="00F271CC">
              <w:rPr>
                <w:rFonts w:ascii="Arial" w:hAnsi="Arial"/>
                <w:sz w:val="18"/>
              </w:rPr>
              <w:t>1</w:t>
            </w:r>
          </w:p>
        </w:tc>
        <w:tc>
          <w:tcPr>
            <w:tcW w:w="1418" w:type="dxa"/>
            <w:shd w:val="clear" w:color="auto" w:fill="auto"/>
            <w:vAlign w:val="center"/>
          </w:tcPr>
          <w:p w:rsidR="00FB5A79" w:rsidRPr="00F271CC" w:rsidRDefault="00FB5A79" w:rsidP="007108A9">
            <w:pPr>
              <w:keepNext/>
              <w:keepLines/>
              <w:spacing w:after="0"/>
              <w:jc w:val="center"/>
              <w:rPr>
                <w:rFonts w:ascii="Arial" w:hAnsi="Arial"/>
                <w:sz w:val="18"/>
                <w:lang w:eastAsia="zh-CN"/>
              </w:rPr>
            </w:pPr>
            <w:r w:rsidRPr="00F271CC">
              <w:rPr>
                <w:rFonts w:ascii="Arial" w:hAnsi="Arial"/>
                <w:sz w:val="18"/>
              </w:rPr>
              <w:t>Number of configured FR1 SCell(s</w:t>
            </w:r>
            <w:del w:id="92" w:author="Xiaoran ZHANG" w:date="2020-02-12T17:20:00Z">
              <w:r w:rsidRPr="00F271CC">
                <w:rPr>
                  <w:rFonts w:ascii="Arial" w:hAnsi="Arial"/>
                  <w:sz w:val="18"/>
                </w:rPr>
                <w:delText>)</w:delText>
              </w:r>
            </w:del>
            <w:ins w:id="93" w:author="Xiaoran ZHANG" w:date="2020-02-12T17:20:00Z">
              <w:r w:rsidRPr="00F271CC">
                <w:rPr>
                  <w:rFonts w:ascii="Arial" w:hAnsi="Arial"/>
                  <w:sz w:val="18"/>
                </w:rPr>
                <w:t>)</w:t>
              </w:r>
              <w:r>
                <w:rPr>
                  <w:rFonts w:ascii="Arial" w:hAnsi="Arial" w:hint="eastAsia"/>
                  <w:sz w:val="18"/>
                  <w:lang w:eastAsia="zh-CN"/>
                </w:rPr>
                <w:t>+Y</w:t>
              </w:r>
            </w:ins>
          </w:p>
        </w:tc>
        <w:tc>
          <w:tcPr>
            <w:tcW w:w="1376"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026" w:type="dxa"/>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113"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113" w:type="dxa"/>
            <w:vAlign w:val="center"/>
          </w:tcPr>
          <w:p w:rsidR="00FB5A79" w:rsidRPr="00F271CC" w:rsidRDefault="00FB5A79" w:rsidP="004C686A">
            <w:pPr>
              <w:keepNext/>
              <w:keepLines/>
              <w:spacing w:after="0"/>
              <w:jc w:val="center"/>
              <w:rPr>
                <w:rFonts w:ascii="Arial" w:hAnsi="Arial"/>
                <w:sz w:val="18"/>
              </w:rPr>
            </w:pPr>
            <w:ins w:id="94" w:author="Xiaoran ZHANG" w:date="2020-02-12T17:20:00Z">
              <w:r w:rsidRPr="00F271CC">
                <w:rPr>
                  <w:rFonts w:ascii="Arial" w:hAnsi="Arial"/>
                  <w:sz w:val="18"/>
                </w:rPr>
                <w:t>Number of configured FR1 SCell(s)</w:t>
              </w:r>
              <w:r>
                <w:rPr>
                  <w:rFonts w:ascii="Arial" w:hAnsi="Arial" w:hint="eastAsia"/>
                  <w:sz w:val="18"/>
                  <w:lang w:eastAsia="zh-CN"/>
                </w:rPr>
                <w:t>+Y</w:t>
              </w:r>
            </w:ins>
          </w:p>
        </w:tc>
      </w:tr>
      <w:tr w:rsidR="00FB5A79" w:rsidRPr="00F271CC" w:rsidTr="004C686A">
        <w:trPr>
          <w:trHeight w:val="340"/>
          <w:jc w:val="center"/>
        </w:trPr>
        <w:tc>
          <w:tcPr>
            <w:tcW w:w="1702" w:type="dxa"/>
            <w:shd w:val="clear" w:color="auto" w:fill="auto"/>
          </w:tcPr>
          <w:p w:rsidR="00FB5A79" w:rsidRPr="00F271CC" w:rsidRDefault="00FB5A79" w:rsidP="005B56F7">
            <w:pPr>
              <w:keepNext/>
              <w:keepLines/>
              <w:spacing w:after="0"/>
              <w:rPr>
                <w:rFonts w:ascii="Arial" w:hAnsi="Arial"/>
                <w:b/>
                <w:sz w:val="18"/>
              </w:rPr>
            </w:pPr>
            <w:r w:rsidRPr="00F271CC">
              <w:rPr>
                <w:rFonts w:ascii="Arial" w:hAnsi="Arial"/>
                <w:b/>
                <w:sz w:val="18"/>
              </w:rPr>
              <w:t xml:space="preserve">NE-DC with FR2 only intra band CA </w:t>
            </w:r>
          </w:p>
        </w:tc>
        <w:tc>
          <w:tcPr>
            <w:tcW w:w="1417" w:type="dxa"/>
            <w:shd w:val="clear" w:color="auto" w:fill="auto"/>
            <w:vAlign w:val="center"/>
          </w:tcPr>
          <w:p w:rsidR="00FB5A79" w:rsidRPr="00F271CC" w:rsidRDefault="00FB5A79" w:rsidP="005B56F7">
            <w:pPr>
              <w:keepNext/>
              <w:keepLines/>
              <w:spacing w:after="0"/>
              <w:jc w:val="center"/>
              <w:rPr>
                <w:rFonts w:ascii="Arial" w:hAnsi="Arial"/>
                <w:b/>
                <w:sz w:val="18"/>
              </w:rPr>
            </w:pPr>
            <w:r w:rsidRPr="00F271CC">
              <w:rPr>
                <w:rFonts w:ascii="Arial" w:hAnsi="Arial"/>
                <w:sz w:val="18"/>
              </w:rPr>
              <w:t>N/A</w:t>
            </w:r>
          </w:p>
        </w:tc>
        <w:tc>
          <w:tcPr>
            <w:tcW w:w="1418" w:type="dxa"/>
            <w:shd w:val="clear" w:color="auto" w:fill="auto"/>
            <w:vAlign w:val="center"/>
          </w:tcPr>
          <w:p w:rsidR="00FB5A79" w:rsidRPr="00F271CC" w:rsidRDefault="00FB5A79" w:rsidP="005B56F7">
            <w:pPr>
              <w:keepNext/>
              <w:keepLines/>
              <w:spacing w:after="0"/>
              <w:jc w:val="center"/>
              <w:rPr>
                <w:rFonts w:ascii="Arial" w:hAnsi="Arial"/>
                <w:b/>
                <w:sz w:val="18"/>
              </w:rPr>
            </w:pPr>
            <w:r w:rsidRPr="00F271CC">
              <w:rPr>
                <w:rFonts w:ascii="Arial" w:hAnsi="Arial"/>
                <w:sz w:val="18"/>
              </w:rPr>
              <w:t>N/A</w:t>
            </w:r>
          </w:p>
        </w:tc>
        <w:tc>
          <w:tcPr>
            <w:tcW w:w="1376"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1</w:t>
            </w:r>
          </w:p>
        </w:tc>
        <w:tc>
          <w:tcPr>
            <w:tcW w:w="2026" w:type="dxa"/>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113" w:type="dxa"/>
            <w:shd w:val="clear" w:color="auto" w:fill="auto"/>
            <w:vAlign w:val="center"/>
          </w:tcPr>
          <w:p w:rsidR="00FB5A79" w:rsidRPr="00F271CC" w:rsidRDefault="00FB5A79" w:rsidP="007108A9">
            <w:pPr>
              <w:keepNext/>
              <w:keepLines/>
              <w:spacing w:after="0"/>
              <w:jc w:val="center"/>
              <w:rPr>
                <w:rFonts w:ascii="Arial" w:hAnsi="Arial"/>
                <w:sz w:val="18"/>
                <w:lang w:eastAsia="zh-CN"/>
              </w:rPr>
            </w:pPr>
            <w:r w:rsidRPr="00F271CC">
              <w:rPr>
                <w:rFonts w:ascii="Arial" w:hAnsi="Arial"/>
                <w:sz w:val="18"/>
              </w:rPr>
              <w:t>Number of configured FR2 SCell(s</w:t>
            </w:r>
            <w:del w:id="95" w:author="Xiaoran ZHANG" w:date="2020-02-12T17:20:00Z">
              <w:r w:rsidRPr="00F271CC">
                <w:rPr>
                  <w:rFonts w:ascii="Arial" w:hAnsi="Arial"/>
                  <w:sz w:val="18"/>
                </w:rPr>
                <w:delText>)</w:delText>
              </w:r>
            </w:del>
            <w:ins w:id="96" w:author="Xiaoran ZHANG" w:date="2020-02-12T17:20:00Z">
              <w:r w:rsidRPr="00F271CC">
                <w:rPr>
                  <w:rFonts w:ascii="Arial" w:hAnsi="Arial"/>
                  <w:sz w:val="18"/>
                </w:rPr>
                <w:t>)</w:t>
              </w:r>
              <w:r>
                <w:rPr>
                  <w:rFonts w:ascii="Arial" w:hAnsi="Arial" w:hint="eastAsia"/>
                  <w:sz w:val="18"/>
                  <w:lang w:eastAsia="zh-CN"/>
                </w:rPr>
                <w:t>+Y</w:t>
              </w:r>
            </w:ins>
          </w:p>
        </w:tc>
        <w:tc>
          <w:tcPr>
            <w:tcW w:w="2113" w:type="dxa"/>
            <w:vAlign w:val="center"/>
          </w:tcPr>
          <w:p w:rsidR="00FB5A79" w:rsidRPr="00F271CC" w:rsidRDefault="00FB5A79" w:rsidP="004C686A">
            <w:pPr>
              <w:keepNext/>
              <w:keepLines/>
              <w:spacing w:after="0"/>
              <w:jc w:val="center"/>
              <w:rPr>
                <w:rFonts w:ascii="Arial" w:hAnsi="Arial"/>
                <w:sz w:val="18"/>
              </w:rPr>
            </w:pPr>
            <w:ins w:id="97" w:author="Xiaoran ZHANG" w:date="2020-02-12T17:20:00Z">
              <w:r w:rsidRPr="00F271CC">
                <w:rPr>
                  <w:rFonts w:ascii="Arial" w:hAnsi="Arial"/>
                  <w:sz w:val="18"/>
                </w:rPr>
                <w:t>Number of configured FR2 SCell(s)</w:t>
              </w:r>
              <w:r>
                <w:rPr>
                  <w:rFonts w:ascii="Arial" w:hAnsi="Arial" w:hint="eastAsia"/>
                  <w:sz w:val="18"/>
                  <w:lang w:eastAsia="zh-CN"/>
                </w:rPr>
                <w:t>+Y</w:t>
              </w:r>
            </w:ins>
          </w:p>
        </w:tc>
      </w:tr>
      <w:tr w:rsidR="00FB5A79" w:rsidRPr="00F271CC" w:rsidTr="004C686A">
        <w:trPr>
          <w:trHeight w:val="340"/>
          <w:jc w:val="center"/>
        </w:trPr>
        <w:tc>
          <w:tcPr>
            <w:tcW w:w="1702" w:type="dxa"/>
            <w:shd w:val="clear" w:color="auto" w:fill="auto"/>
          </w:tcPr>
          <w:p w:rsidR="00FB5A79" w:rsidRPr="00F271CC" w:rsidRDefault="00FB5A79" w:rsidP="005B56F7">
            <w:pPr>
              <w:keepNext/>
              <w:keepLines/>
              <w:spacing w:after="0"/>
              <w:rPr>
                <w:rFonts w:ascii="Arial" w:hAnsi="Arial"/>
                <w:b/>
                <w:sz w:val="18"/>
              </w:rPr>
            </w:pPr>
            <w:r w:rsidRPr="00F271CC">
              <w:rPr>
                <w:rFonts w:ascii="Arial" w:hAnsi="Arial"/>
                <w:b/>
                <w:sz w:val="18"/>
              </w:rPr>
              <w:t xml:space="preserve">NE-DC with FR1 +FR2 CA (FR1 PCell) </w:t>
            </w:r>
            <w:r w:rsidRPr="00F271CC">
              <w:rPr>
                <w:rFonts w:ascii="Arial" w:hAnsi="Arial"/>
                <w:b/>
                <w:sz w:val="18"/>
                <w:vertAlign w:val="superscript"/>
              </w:rPr>
              <w:t>Note 1</w:t>
            </w:r>
          </w:p>
        </w:tc>
        <w:tc>
          <w:tcPr>
            <w:tcW w:w="1417" w:type="dxa"/>
            <w:shd w:val="clear" w:color="auto" w:fill="auto"/>
            <w:vAlign w:val="center"/>
          </w:tcPr>
          <w:p w:rsidR="00FB5A79" w:rsidRPr="00F271CC" w:rsidRDefault="00FB5A79" w:rsidP="005B56F7">
            <w:pPr>
              <w:keepNext/>
              <w:keepLines/>
              <w:spacing w:after="0"/>
              <w:jc w:val="center"/>
              <w:rPr>
                <w:rFonts w:ascii="Arial" w:hAnsi="Arial"/>
                <w:sz w:val="18"/>
                <w:lang w:eastAsia="zh-CN"/>
              </w:rPr>
            </w:pPr>
            <w:r w:rsidRPr="00F271CC">
              <w:rPr>
                <w:rFonts w:ascii="Arial" w:hAnsi="Arial"/>
                <w:sz w:val="18"/>
                <w:lang w:eastAsia="zh-CN"/>
              </w:rPr>
              <w:t>1</w:t>
            </w:r>
          </w:p>
        </w:tc>
        <w:tc>
          <w:tcPr>
            <w:tcW w:w="1418" w:type="dxa"/>
            <w:shd w:val="clear" w:color="auto" w:fill="auto"/>
            <w:vAlign w:val="center"/>
          </w:tcPr>
          <w:p w:rsidR="00FB5A79" w:rsidRPr="00F271CC" w:rsidRDefault="00FB5A79" w:rsidP="007108A9">
            <w:pPr>
              <w:keepNext/>
              <w:keepLines/>
              <w:spacing w:after="0"/>
              <w:jc w:val="center"/>
              <w:rPr>
                <w:rFonts w:ascii="Arial" w:hAnsi="Arial"/>
                <w:sz w:val="18"/>
              </w:rPr>
            </w:pPr>
            <w:r w:rsidRPr="00F271CC">
              <w:rPr>
                <w:rFonts w:ascii="Arial" w:hAnsi="Arial"/>
                <w:sz w:val="18"/>
              </w:rPr>
              <w:t>2×(Number of configured SCell(s</w:t>
            </w:r>
            <w:del w:id="98" w:author="Xiaoran ZHANG" w:date="2020-02-12T17:20:00Z">
              <w:r w:rsidRPr="00F271CC">
                <w:rPr>
                  <w:rFonts w:ascii="Arial" w:hAnsi="Arial"/>
                  <w:sz w:val="18"/>
                </w:rPr>
                <w:delText>)-</w:delText>
              </w:r>
            </w:del>
            <w:ins w:id="99" w:author="Xiaoran ZHANG" w:date="2020-02-12T17:20:00Z">
              <w:r w:rsidRPr="00F271CC">
                <w:rPr>
                  <w:rFonts w:ascii="Arial" w:hAnsi="Arial"/>
                  <w:sz w:val="18"/>
                </w:rPr>
                <w:t>)</w:t>
              </w:r>
              <w:r>
                <w:rPr>
                  <w:rFonts w:ascii="Arial" w:hAnsi="Arial" w:hint="eastAsia"/>
                  <w:sz w:val="18"/>
                  <w:lang w:eastAsia="zh-CN"/>
                </w:rPr>
                <w:t>+Y</w:t>
              </w:r>
              <w:r w:rsidRPr="00F271CC">
                <w:rPr>
                  <w:rFonts w:ascii="Arial" w:hAnsi="Arial"/>
                  <w:sz w:val="18"/>
                </w:rPr>
                <w:t>-</w:t>
              </w:r>
            </w:ins>
            <w:r w:rsidRPr="00F271CC">
              <w:rPr>
                <w:rFonts w:ascii="Arial" w:hAnsi="Arial"/>
                <w:sz w:val="18"/>
              </w:rPr>
              <w:t>1)</w:t>
            </w:r>
          </w:p>
        </w:tc>
        <w:tc>
          <w:tcPr>
            <w:tcW w:w="1376" w:type="dxa"/>
            <w:shd w:val="clear" w:color="auto" w:fill="auto"/>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N/A</w:t>
            </w:r>
          </w:p>
        </w:tc>
        <w:tc>
          <w:tcPr>
            <w:tcW w:w="2026" w:type="dxa"/>
            <w:vAlign w:val="center"/>
          </w:tcPr>
          <w:p w:rsidR="00FB5A79" w:rsidRPr="00F271CC" w:rsidRDefault="00FB5A79" w:rsidP="005B56F7">
            <w:pPr>
              <w:keepNext/>
              <w:keepLines/>
              <w:spacing w:after="0"/>
              <w:jc w:val="center"/>
              <w:rPr>
                <w:rFonts w:ascii="Arial" w:hAnsi="Arial"/>
                <w:sz w:val="18"/>
              </w:rPr>
            </w:pPr>
            <w:r w:rsidRPr="00F271CC">
              <w:rPr>
                <w:rFonts w:ascii="Arial" w:hAnsi="Arial"/>
                <w:sz w:val="18"/>
              </w:rPr>
              <w:t>2</w:t>
            </w:r>
          </w:p>
        </w:tc>
        <w:tc>
          <w:tcPr>
            <w:tcW w:w="2113" w:type="dxa"/>
            <w:shd w:val="clear" w:color="auto" w:fill="auto"/>
            <w:vAlign w:val="center"/>
          </w:tcPr>
          <w:p w:rsidR="00FB5A79" w:rsidRPr="00F271CC" w:rsidRDefault="00FB5A79" w:rsidP="007108A9">
            <w:pPr>
              <w:keepNext/>
              <w:keepLines/>
              <w:spacing w:after="0"/>
              <w:jc w:val="center"/>
              <w:rPr>
                <w:rFonts w:ascii="Arial" w:hAnsi="Arial"/>
                <w:sz w:val="18"/>
              </w:rPr>
            </w:pPr>
            <w:r w:rsidRPr="00F271CC">
              <w:rPr>
                <w:rFonts w:ascii="Arial" w:hAnsi="Arial"/>
                <w:sz w:val="18"/>
              </w:rPr>
              <w:t>2×(Number of configured SCell(s</w:t>
            </w:r>
            <w:del w:id="100" w:author="Xiaoran ZHANG" w:date="2020-02-12T17:20:00Z">
              <w:r w:rsidRPr="00F271CC">
                <w:rPr>
                  <w:rFonts w:ascii="Arial" w:hAnsi="Arial"/>
                  <w:sz w:val="18"/>
                </w:rPr>
                <w:delText>)-</w:delText>
              </w:r>
            </w:del>
            <w:ins w:id="101" w:author="Xiaoran ZHANG" w:date="2020-02-12T17:20:00Z">
              <w:r w:rsidRPr="00F271CC">
                <w:rPr>
                  <w:rFonts w:ascii="Arial" w:hAnsi="Arial"/>
                  <w:sz w:val="18"/>
                </w:rPr>
                <w:t>)</w:t>
              </w:r>
              <w:r>
                <w:rPr>
                  <w:rFonts w:ascii="Arial" w:hAnsi="Arial" w:hint="eastAsia"/>
                  <w:sz w:val="18"/>
                  <w:lang w:eastAsia="zh-CN"/>
                </w:rPr>
                <w:t>+Y</w:t>
              </w:r>
              <w:r w:rsidRPr="00F271CC">
                <w:rPr>
                  <w:rFonts w:ascii="Arial" w:hAnsi="Arial"/>
                  <w:sz w:val="18"/>
                </w:rPr>
                <w:t>-</w:t>
              </w:r>
            </w:ins>
            <w:r w:rsidRPr="00F271CC">
              <w:rPr>
                <w:rFonts w:ascii="Arial" w:hAnsi="Arial"/>
                <w:sz w:val="18"/>
              </w:rPr>
              <w:t>1)</w:t>
            </w:r>
          </w:p>
        </w:tc>
        <w:tc>
          <w:tcPr>
            <w:tcW w:w="2113" w:type="dxa"/>
            <w:vAlign w:val="center"/>
          </w:tcPr>
          <w:p w:rsidR="00FB5A79" w:rsidRPr="00F271CC" w:rsidRDefault="00FB5A79" w:rsidP="004C686A">
            <w:pPr>
              <w:keepNext/>
              <w:keepLines/>
              <w:spacing w:after="0"/>
              <w:jc w:val="center"/>
              <w:rPr>
                <w:rFonts w:ascii="Arial" w:hAnsi="Arial"/>
                <w:sz w:val="18"/>
              </w:rPr>
            </w:pPr>
            <w:ins w:id="102" w:author="Xiaoran ZHANG" w:date="2020-02-12T17:20:00Z">
              <w:r w:rsidRPr="00F271CC">
                <w:rPr>
                  <w:rFonts w:ascii="Arial" w:hAnsi="Arial"/>
                  <w:sz w:val="18"/>
                </w:rPr>
                <w:t>2×(Number of configured SCell(s)</w:t>
              </w:r>
              <w:r>
                <w:rPr>
                  <w:rFonts w:ascii="Arial" w:hAnsi="Arial" w:hint="eastAsia"/>
                  <w:sz w:val="18"/>
                  <w:lang w:eastAsia="zh-CN"/>
                </w:rPr>
                <w:t>+Y</w:t>
              </w:r>
              <w:r w:rsidRPr="00F271CC">
                <w:rPr>
                  <w:rFonts w:ascii="Arial" w:hAnsi="Arial"/>
                  <w:sz w:val="18"/>
                </w:rPr>
                <w:t>-1)</w:t>
              </w:r>
            </w:ins>
          </w:p>
        </w:tc>
      </w:tr>
      <w:tr w:rsidR="00FB5A79" w:rsidRPr="00F271CC" w:rsidTr="00F807EF">
        <w:trPr>
          <w:trHeight w:val="340"/>
          <w:jc w:val="center"/>
        </w:trPr>
        <w:tc>
          <w:tcPr>
            <w:tcW w:w="12165" w:type="dxa"/>
            <w:gridSpan w:val="7"/>
            <w:shd w:val="clear" w:color="auto" w:fill="auto"/>
          </w:tcPr>
          <w:p w:rsidR="00FB5A79" w:rsidRPr="00F271CC" w:rsidRDefault="00FB5A79" w:rsidP="005B56F7">
            <w:pPr>
              <w:keepNext/>
              <w:keepLines/>
              <w:spacing w:after="0"/>
              <w:ind w:left="851" w:hanging="851"/>
              <w:rPr>
                <w:rFonts w:ascii="Arial" w:hAnsi="Arial"/>
                <w:sz w:val="18"/>
                <w:lang w:eastAsia="zh-CN"/>
              </w:rPr>
            </w:pPr>
            <w:r w:rsidRPr="00F271CC">
              <w:rPr>
                <w:rFonts w:ascii="Arial" w:hAnsi="Arial"/>
                <w:sz w:val="18"/>
                <w:lang w:eastAsia="zh-CN"/>
              </w:rPr>
              <w:t>Note 1:</w:t>
            </w:r>
            <w:r w:rsidRPr="00F271CC">
              <w:rPr>
                <w:rFonts w:ascii="Arial" w:hAnsi="Arial"/>
                <w:sz w:val="18"/>
              </w:rPr>
              <w:tab/>
            </w:r>
            <w:r w:rsidRPr="00F271CC">
              <w:rPr>
                <w:rFonts w:ascii="Arial" w:hAnsi="Arial"/>
                <w:sz w:val="18"/>
                <w:lang w:eastAsia="zh-CN"/>
              </w:rPr>
              <w:t>Only one FR1 operating band and one FR2 operating band are included for FR1+FR2 inter-band CA.</w:t>
            </w:r>
          </w:p>
          <w:p w:rsidR="00FB5A79" w:rsidRDefault="00FB5A79" w:rsidP="005B56F7">
            <w:pPr>
              <w:keepNext/>
              <w:keepLines/>
              <w:spacing w:after="0"/>
              <w:ind w:left="851" w:hanging="851"/>
              <w:rPr>
                <w:ins w:id="103" w:author="Xiaoran ZHANG" w:date="2020-02-12T17:20:00Z"/>
                <w:rFonts w:ascii="Arial" w:hAnsi="Arial"/>
                <w:sz w:val="18"/>
                <w:lang w:eastAsia="zh-CN"/>
              </w:rPr>
            </w:pPr>
            <w:r w:rsidRPr="00F271CC">
              <w:rPr>
                <w:rFonts w:ascii="Arial" w:hAnsi="Arial"/>
                <w:sz w:val="18"/>
                <w:lang w:eastAsia="zh-CN"/>
              </w:rPr>
              <w:t xml:space="preserve">Note </w:t>
            </w:r>
            <w:r w:rsidRPr="00F271CC">
              <w:rPr>
                <w:rFonts w:ascii="Arial" w:eastAsia="MS Mincho" w:hAnsi="Arial"/>
                <w:sz w:val="18"/>
                <w:lang w:eastAsia="ja-JP"/>
              </w:rPr>
              <w:t>2</w:t>
            </w:r>
            <w:r w:rsidRPr="00F271CC">
              <w:rPr>
                <w:rFonts w:ascii="Arial" w:hAnsi="Arial"/>
                <w:sz w:val="18"/>
                <w:lang w:eastAsia="zh-CN"/>
              </w:rPr>
              <w:t>:</w:t>
            </w:r>
            <w:r w:rsidRPr="00F271CC">
              <w:rPr>
                <w:rFonts w:ascii="Arial" w:hAnsi="Arial"/>
                <w:sz w:val="18"/>
              </w:rPr>
              <w:tab/>
            </w:r>
            <w:r w:rsidRPr="00F271CC">
              <w:rPr>
                <w:rFonts w:ascii="Arial" w:eastAsia="MS Mincho" w:hAnsi="Arial"/>
                <w:sz w:val="18"/>
                <w:lang w:eastAsia="ja-JP"/>
              </w:rPr>
              <w:t>Selection of FR2 SCC where neighbour cell measurement is required follows clause 9.2.3.2.</w:t>
            </w:r>
          </w:p>
          <w:p w:rsidR="00FB5A79" w:rsidRPr="007108A9" w:rsidRDefault="00FB5A79" w:rsidP="005B56F7">
            <w:pPr>
              <w:keepNext/>
              <w:keepLines/>
              <w:spacing w:after="0"/>
              <w:ind w:left="851" w:hanging="851"/>
              <w:rPr>
                <w:rFonts w:ascii="Arial" w:hAnsi="Arial"/>
                <w:sz w:val="18"/>
                <w:lang w:eastAsia="zh-CN"/>
              </w:rPr>
            </w:pPr>
            <w:ins w:id="104" w:author="Xiaoran ZHANG" w:date="2020-02-12T17:20:00Z">
              <w:r w:rsidRPr="00335DB1">
                <w:rPr>
                  <w:rFonts w:ascii="Arial" w:hAnsi="Arial"/>
                  <w:sz w:val="18"/>
                  <w:lang w:val="en-US" w:eastAsia="zh-CN"/>
                </w:rPr>
                <w:t>Note3:     Y is the number of configured inter-frequency MOs without MG that are being measured outside of MG</w:t>
              </w:r>
            </w:ins>
          </w:p>
        </w:tc>
      </w:tr>
    </w:tbl>
    <w:p w:rsidR="00265183" w:rsidRDefault="00265183" w:rsidP="00265183"/>
    <w:p w:rsidR="00265183" w:rsidRPr="00CC7B58" w:rsidRDefault="00265183" w:rsidP="00265183">
      <w:pPr>
        <w:keepNext/>
        <w:keepLines/>
        <w:spacing w:before="120"/>
        <w:ind w:left="1418" w:hanging="1418"/>
        <w:outlineLvl w:val="3"/>
        <w:rPr>
          <w:rFonts w:ascii="Arial" w:hAnsi="Arial"/>
          <w:sz w:val="24"/>
        </w:rPr>
      </w:pPr>
      <w:r w:rsidRPr="00CC7B58">
        <w:rPr>
          <w:rFonts w:ascii="Arial" w:hAnsi="Arial"/>
          <w:sz w:val="24"/>
        </w:rPr>
        <w:t>9.1.5.2</w:t>
      </w:r>
      <w:r w:rsidRPr="00CC7B58">
        <w:rPr>
          <w:rFonts w:ascii="Arial" w:hAnsi="Arial"/>
          <w:sz w:val="24"/>
        </w:rPr>
        <w:tab/>
        <w:t>Monitoring of multiple layers within gaps</w:t>
      </w:r>
    </w:p>
    <w:p w:rsidR="00265183" w:rsidRPr="00CC7B58" w:rsidRDefault="00265183" w:rsidP="00265183">
      <w:pPr>
        <w:rPr>
          <w:iCs/>
        </w:rPr>
      </w:pPr>
      <w:r w:rsidRPr="00CC7B58">
        <w:t>The carrier-specific scaling factor CSSF</w:t>
      </w:r>
      <w:r w:rsidRPr="00CC7B58">
        <w:rPr>
          <w:vertAlign w:val="subscript"/>
        </w:rPr>
        <w:t>within_gap,i</w:t>
      </w:r>
      <w:r w:rsidRPr="00CC7B58">
        <w:rPr>
          <w:iCs/>
        </w:rPr>
        <w:t xml:space="preserve"> </w:t>
      </w:r>
      <w:r w:rsidRPr="00CC7B58">
        <w:rPr>
          <w:rFonts w:eastAsia="Times New Roman"/>
        </w:rPr>
        <w:t xml:space="preserve">for </w:t>
      </w:r>
      <w:r w:rsidRPr="00CC7B58">
        <w:rPr>
          <w:lang w:val="en-US"/>
        </w:rPr>
        <w:t>measurement object</w:t>
      </w:r>
      <w:r w:rsidRPr="00CC7B58">
        <w:rPr>
          <w:rFonts w:eastAsia="Times New Roman"/>
        </w:rPr>
        <w:t xml:space="preserve"> </w:t>
      </w:r>
      <w:r w:rsidRPr="00CC7B58">
        <w:rPr>
          <w:rFonts w:eastAsia="Times New Roman"/>
          <w:i/>
        </w:rPr>
        <w:t>i</w:t>
      </w:r>
      <w:r w:rsidRPr="00CC7B58">
        <w:rPr>
          <w:iCs/>
        </w:rPr>
        <w:t xml:space="preserve"> derived in this chapter is applied to following measurement types:</w:t>
      </w:r>
    </w:p>
    <w:p w:rsidR="00265183" w:rsidRPr="00CC7B58" w:rsidRDefault="00265183" w:rsidP="00265183">
      <w:pPr>
        <w:ind w:left="568" w:hanging="284"/>
      </w:pPr>
      <w:r w:rsidRPr="00CC7B58">
        <w:t>-</w:t>
      </w:r>
      <w:r w:rsidRPr="00CC7B58">
        <w:tab/>
        <w:t xml:space="preserve">Intra-frequency measurement with no measurement gap in clause 9.2.5, when all of the SMTC occasions of this intra-frequency </w:t>
      </w:r>
      <w:r w:rsidRPr="00CC7B58">
        <w:rPr>
          <w:lang w:val="en-US"/>
        </w:rPr>
        <w:t>measurement object</w:t>
      </w:r>
      <w:r w:rsidRPr="00CC7B58">
        <w:t xml:space="preserve"> are overlapped by the measurement gap.</w:t>
      </w:r>
    </w:p>
    <w:p w:rsidR="00265183" w:rsidRDefault="00265183" w:rsidP="00265183">
      <w:pPr>
        <w:ind w:left="568" w:hanging="284"/>
      </w:pPr>
      <w:r w:rsidRPr="00CC7B58">
        <w:t>-</w:t>
      </w:r>
      <w:r w:rsidRPr="00CC7B58">
        <w:tab/>
        <w:t>Intra-frequency measurement with measurement gap in clause 9.2.6.</w:t>
      </w:r>
    </w:p>
    <w:p w:rsidR="00265183" w:rsidRPr="009F2B5F" w:rsidRDefault="00265183" w:rsidP="00265183">
      <w:pPr>
        <w:ind w:left="568" w:hanging="284"/>
        <w:rPr>
          <w:ins w:id="105" w:author="Xiaoran ZHANG" w:date="2020-02-12T17:20:00Z"/>
          <w:lang w:eastAsia="zh-CN"/>
        </w:rPr>
      </w:pPr>
      <w:r>
        <w:rPr>
          <w:rFonts w:hint="eastAsia"/>
          <w:lang w:eastAsia="zh-CN"/>
        </w:rPr>
        <w:t>-</w:t>
      </w:r>
      <w:r>
        <w:rPr>
          <w:rFonts w:hint="eastAsia"/>
          <w:lang w:eastAsia="zh-CN"/>
        </w:rPr>
        <w:tab/>
        <w:t xml:space="preserve">Inter-frequency </w:t>
      </w:r>
      <w:r>
        <w:rPr>
          <w:lang w:eastAsia="zh-CN"/>
        </w:rPr>
        <w:t>measurement</w:t>
      </w:r>
      <w:r>
        <w:rPr>
          <w:rFonts w:hint="eastAsia"/>
          <w:lang w:eastAsia="zh-CN"/>
        </w:rPr>
        <w:t xml:space="preserve"> </w:t>
      </w:r>
      <w:ins w:id="106" w:author="Xiaoran ZHANG" w:date="2020-02-12T17:20:00Z">
        <w:r>
          <w:rPr>
            <w:rFonts w:hint="eastAsia"/>
            <w:lang w:eastAsia="zh-CN"/>
          </w:rPr>
          <w:t xml:space="preserve">with no measurement gap </w:t>
        </w:r>
      </w:ins>
      <w:r>
        <w:rPr>
          <w:rFonts w:hint="eastAsia"/>
          <w:lang w:eastAsia="zh-CN"/>
        </w:rPr>
        <w:t>in clause 9</w:t>
      </w:r>
      <w:r>
        <w:rPr>
          <w:lang w:eastAsia="zh-CN"/>
        </w:rPr>
        <w:t>.3</w:t>
      </w:r>
      <w:ins w:id="107" w:author="Xiaoran ZHANG" w:date="2020-02-12T17:20:00Z">
        <w:r>
          <w:rPr>
            <w:rFonts w:hint="eastAsia"/>
            <w:lang w:eastAsia="zh-CN"/>
          </w:rPr>
          <w:t xml:space="preserve">, when 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ins>
    </w:p>
    <w:p w:rsidR="00265183" w:rsidRDefault="00265183" w:rsidP="00265183">
      <w:pPr>
        <w:ind w:left="568" w:hanging="284"/>
        <w:rPr>
          <w:ins w:id="108" w:author="Xiaoran ZHANG" w:date="2020-02-12T17:20:00Z"/>
        </w:rPr>
      </w:pPr>
      <w:ins w:id="109" w:author="Xiaoran ZHANG" w:date="2020-02-12T17:20:00Z">
        <w:r w:rsidRPr="00CC7B58">
          <w:t>-</w:t>
        </w:r>
        <w:r w:rsidRPr="00CC7B58">
          <w:tab/>
          <w:t xml:space="preserve">Inter-frequency measurement </w:t>
        </w:r>
        <w:r>
          <w:t xml:space="preserve">with measurement gap </w:t>
        </w:r>
        <w:r w:rsidRPr="00CC7B58">
          <w:t>in clause 9.3</w:t>
        </w:r>
      </w:ins>
    </w:p>
    <w:p w:rsidR="00265183" w:rsidRPr="00CC7B58" w:rsidRDefault="00265183" w:rsidP="00265183">
      <w:pPr>
        <w:ind w:left="568" w:hanging="284"/>
      </w:pPr>
      <w:r w:rsidRPr="00CC7B58">
        <w:t>-</w:t>
      </w:r>
      <w:r w:rsidRPr="00CC7B58">
        <w:tab/>
        <w:t>Inter-RAT measurement in clause 9.4</w:t>
      </w:r>
    </w:p>
    <w:p w:rsidR="00265183" w:rsidRPr="00CC7B58" w:rsidRDefault="00265183" w:rsidP="00265183">
      <w:pPr>
        <w:rPr>
          <w:rFonts w:eastAsia="DengXian"/>
          <w:lang w:eastAsia="zh-CN"/>
        </w:rPr>
      </w:pPr>
      <w:r w:rsidRPr="00CC7B58">
        <w:rPr>
          <w:rFonts w:eastAsia="Times New Roman"/>
        </w:rPr>
        <w:t xml:space="preserve">UE is expected to conduct the measurement of this </w:t>
      </w:r>
      <w:r w:rsidRPr="00CC7B58">
        <w:rPr>
          <w:lang w:val="en-US"/>
        </w:rPr>
        <w:t>measurement object</w:t>
      </w:r>
      <w:r w:rsidRPr="00CC7B58">
        <w:rPr>
          <w:rFonts w:eastAsia="Times New Roman"/>
        </w:rPr>
        <w:t xml:space="preserve"> </w:t>
      </w:r>
      <w:r w:rsidRPr="00CC7B58">
        <w:rPr>
          <w:rFonts w:eastAsia="Times New Roman"/>
          <w:i/>
        </w:rPr>
        <w:t>i</w:t>
      </w:r>
      <w:r w:rsidRPr="00CC7B58">
        <w:rPr>
          <w:rFonts w:eastAsia="Times New Roman"/>
        </w:rPr>
        <w:t xml:space="preserve"> only within the measurement gaps.</w:t>
      </w:r>
    </w:p>
    <w:p w:rsidR="00265183" w:rsidRPr="00A368A9" w:rsidRDefault="00265183" w:rsidP="00265183">
      <w:r w:rsidRPr="00CC7B58">
        <w:rPr>
          <w:rFonts w:eastAsia="Times New Roman"/>
          <w:lang w:val="en-US"/>
        </w:rPr>
        <w:t xml:space="preserve">If the higher layer signaling in TS 38.331 [2] </w:t>
      </w:r>
      <w:r w:rsidRPr="00CC7B58">
        <w:t xml:space="preserve">signaling of </w:t>
      </w:r>
      <w:r w:rsidRPr="00CC7B58">
        <w:rPr>
          <w:i/>
        </w:rPr>
        <w:t>smtc2</w:t>
      </w:r>
      <w:r w:rsidRPr="00CC7B58">
        <w:t xml:space="preserve"> is present and </w:t>
      </w:r>
      <w:r w:rsidRPr="00CC7B58">
        <w:rPr>
          <w:i/>
        </w:rPr>
        <w:t>smtc1</w:t>
      </w:r>
      <w:r w:rsidRPr="00CC7B58">
        <w:t xml:space="preserve"> is fully overlapping with measurement gaps and </w:t>
      </w:r>
      <w:r w:rsidRPr="00CC7B58">
        <w:rPr>
          <w:i/>
        </w:rPr>
        <w:t>smtc2</w:t>
      </w:r>
      <w:r w:rsidRPr="00CC7B58">
        <w:t xml:space="preserve"> is partially overlapping with measurement gaps, CSSF</w:t>
      </w:r>
      <w:r w:rsidRPr="00CC7B58">
        <w:rPr>
          <w:vertAlign w:val="subscript"/>
        </w:rPr>
        <w:t>within_gap,i</w:t>
      </w:r>
      <w:r w:rsidRPr="00CC7B58">
        <w:t xml:space="preserve"> and requirements derivied from CSSF</w:t>
      </w:r>
      <w:r w:rsidRPr="00CC7B58">
        <w:rPr>
          <w:vertAlign w:val="subscript"/>
        </w:rPr>
        <w:t>outside_</w:t>
      </w:r>
      <w:del w:id="110" w:author="Xiaoran ZHANG" w:date="2020-02-12T17:20:00Z">
        <w:r w:rsidRPr="00CC7B58">
          <w:rPr>
            <w:vertAlign w:val="subscript"/>
          </w:rPr>
          <w:delText>gapi</w:delText>
        </w:r>
      </w:del>
      <w:ins w:id="111" w:author="Xiaoran ZHANG" w:date="2020-02-12T17:20:00Z">
        <w:r w:rsidRPr="00CC7B58">
          <w:rPr>
            <w:vertAlign w:val="subscript"/>
          </w:rPr>
          <w:t>gap,i</w:t>
        </w:r>
      </w:ins>
      <w:r w:rsidRPr="00CC7B58">
        <w:t xml:space="preserve"> are not specified.</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lastRenderedPageBreak/>
        <w:t xml:space="preserve">=================End of </w:t>
      </w:r>
      <w:r w:rsidR="007E5F42">
        <w:rPr>
          <w:rFonts w:ascii="Arial" w:hAnsi="Arial" w:hint="eastAsia"/>
          <w:color w:val="FF0000"/>
          <w:sz w:val="28"/>
          <w:lang w:eastAsia="zh-CN"/>
        </w:rPr>
        <w:t>2</w:t>
      </w:r>
      <w:r w:rsidR="007E5F42" w:rsidRPr="007E5F42">
        <w:rPr>
          <w:rFonts w:ascii="Arial" w:hAnsi="Arial" w:hint="eastAsia"/>
          <w:color w:val="FF0000"/>
          <w:sz w:val="28"/>
          <w:vertAlign w:val="superscript"/>
          <w:lang w:eastAsia="zh-CN"/>
        </w:rPr>
        <w:t>nd</w:t>
      </w:r>
      <w:r w:rsidR="007E5F42">
        <w:rPr>
          <w:rFonts w:ascii="Arial" w:hAnsi="Arial" w:hint="eastAsia"/>
          <w:color w:val="FF0000"/>
          <w:sz w:val="28"/>
          <w:lang w:eastAsia="zh-CN"/>
        </w:rPr>
        <w:t xml:space="preserve"> </w:t>
      </w:r>
      <w:r w:rsidRPr="001129D9">
        <w:rPr>
          <w:rFonts w:ascii="Arial" w:hAnsi="Arial" w:hint="eastAsia"/>
          <w:color w:val="FF0000"/>
          <w:sz w:val="28"/>
          <w:lang w:eastAsia="zh-CN"/>
        </w:rPr>
        <w:t>change==================</w:t>
      </w:r>
    </w:p>
    <w:p w:rsidR="00265183" w:rsidRPr="001129D9" w:rsidRDefault="00265183" w:rsidP="002B1298">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=================Start of </w:t>
      </w:r>
      <w:r w:rsidR="002B1298">
        <w:rPr>
          <w:rFonts w:ascii="Arial" w:hAnsi="Arial" w:hint="eastAsia"/>
          <w:color w:val="FF0000"/>
          <w:sz w:val="28"/>
          <w:lang w:eastAsia="zh-CN"/>
        </w:rPr>
        <w:t>3</w:t>
      </w:r>
      <w:r w:rsidR="002B1298" w:rsidRPr="002B1298">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265183" w:rsidRPr="00C0357E" w:rsidRDefault="00265183" w:rsidP="00265183">
      <w:pPr>
        <w:pStyle w:val="30"/>
      </w:pPr>
      <w:r w:rsidRPr="00C0357E">
        <w:t>9.1.6</w:t>
      </w:r>
      <w:r w:rsidRPr="00C0357E">
        <w:tab/>
        <w:t>Minimum requirement at transitions</w:t>
      </w:r>
    </w:p>
    <w:p w:rsidR="00265183" w:rsidRPr="00C0357E" w:rsidRDefault="00265183" w:rsidP="00265183">
      <w:pPr>
        <w:overflowPunct w:val="0"/>
        <w:autoSpaceDE w:val="0"/>
        <w:autoSpaceDN w:val="0"/>
        <w:adjustRightInd w:val="0"/>
        <w:textAlignment w:val="baseline"/>
        <w:rPr>
          <w:rFonts w:eastAsia="Times New Roman"/>
          <w:lang w:eastAsia="ko-KR"/>
        </w:rPr>
      </w:pPr>
      <w:r w:rsidRPr="00C0357E">
        <w:rPr>
          <w:rFonts w:eastAsia="Times New Roman"/>
          <w:lang w:eastAsia="ko-KR"/>
        </w:rPr>
        <w:t>When the measurement on one intra</w:t>
      </w:r>
      <w:ins w:id="112" w:author="Xiaoran ZHANG" w:date="2020-02-12T17:20:00Z">
        <w:r w:rsidRPr="00C0357E">
          <w:rPr>
            <w:rFonts w:eastAsia="Times New Roman"/>
            <w:lang w:eastAsia="ko-KR"/>
          </w:rPr>
          <w:t>-frequency measurement object</w:t>
        </w:r>
        <w:r>
          <w:rPr>
            <w:rFonts w:eastAsia="Times New Roman"/>
            <w:lang w:eastAsia="ko-KR"/>
          </w:rPr>
          <w:t xml:space="preserve"> </w:t>
        </w:r>
        <w:r>
          <w:rPr>
            <w:rFonts w:eastAsia="Times New Roman" w:hint="eastAsia"/>
            <w:lang w:eastAsia="zh-CN"/>
          </w:rPr>
          <w:t>or</w:t>
        </w:r>
        <w:r>
          <w:rPr>
            <w:rFonts w:eastAsia="Times New Roman"/>
            <w:lang w:eastAsia="zh-CN"/>
          </w:rPr>
          <w:t xml:space="preserve"> inter</w:t>
        </w:r>
      </w:ins>
      <w:r>
        <w:rPr>
          <w:rFonts w:eastAsia="Times New Roman"/>
          <w:lang w:eastAsia="zh-CN"/>
        </w:rPr>
        <w:t xml:space="preserve">-frequency measurement object </w:t>
      </w:r>
      <w:r w:rsidRPr="00C0357E">
        <w:rPr>
          <w:rFonts w:eastAsia="Times New Roman"/>
          <w:lang w:eastAsia="ko-KR"/>
        </w:rPr>
        <w:t>transitions from measurements performed outside gaps to measurements performed within gaps or vice versa during one measurement period, the cell identification and measurement period requirements with the longer delay apply.</w:t>
      </w:r>
    </w:p>
    <w:p w:rsidR="00265183" w:rsidRPr="00C0357E" w:rsidRDefault="00265183" w:rsidP="00265183">
      <w:pPr>
        <w:overflowPunct w:val="0"/>
        <w:autoSpaceDE w:val="0"/>
        <w:autoSpaceDN w:val="0"/>
        <w:adjustRightInd w:val="0"/>
        <w:textAlignment w:val="baseline"/>
        <w:rPr>
          <w:rFonts w:eastAsia="Times New Roman"/>
          <w:lang w:eastAsia="ko-KR"/>
        </w:rPr>
      </w:pPr>
      <w:r w:rsidRPr="00C0357E">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rsidR="00265183" w:rsidRPr="00C0357E" w:rsidRDefault="00265183" w:rsidP="00265183">
      <w:pPr>
        <w:overflowPunct w:val="0"/>
        <w:autoSpaceDE w:val="0"/>
        <w:autoSpaceDN w:val="0"/>
        <w:adjustRightInd w:val="0"/>
        <w:textAlignment w:val="baseline"/>
        <w:rPr>
          <w:rFonts w:eastAsia="Times New Roman"/>
          <w:lang w:eastAsia="ko-KR"/>
        </w:rPr>
      </w:pPr>
      <w:r w:rsidRPr="00C0357E">
        <w:t>When the UE transitions between DRX and non-DRX or when DRX cycle periodicity changes,</w:t>
      </w:r>
      <w:r w:rsidRPr="00C0357E">
        <w:rPr>
          <w:rFonts w:eastAsia="Times New Roman"/>
          <w:lang w:eastAsia="ko-KR"/>
        </w:rPr>
        <w:t xml:space="preserve"> the cell identification and measurement period requirements apply based on the longer delay before or after the transition.</w:t>
      </w:r>
    </w:p>
    <w:p w:rsidR="00265183" w:rsidRPr="00C0357E" w:rsidRDefault="00265183" w:rsidP="00265183">
      <w:pPr>
        <w:overflowPunct w:val="0"/>
        <w:autoSpaceDE w:val="0"/>
        <w:autoSpaceDN w:val="0"/>
        <w:adjustRightInd w:val="0"/>
        <w:textAlignment w:val="baseline"/>
        <w:rPr>
          <w:rFonts w:eastAsia="Malgun Gothic"/>
          <w:lang w:eastAsia="ko-KR"/>
        </w:rPr>
      </w:pPr>
      <w:r w:rsidRPr="00C0357E">
        <w:rPr>
          <w:rFonts w:eastAsia="Times New Roman"/>
          <w:lang w:eastAsia="ko-KR"/>
        </w:rPr>
        <w:t>Subsequent to this measurement period, the cell identification and measurement period requirements on each measurement object are corresponding to the second mode after transition.</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=================End of </w:t>
      </w:r>
      <w:r w:rsidR="002B1298">
        <w:rPr>
          <w:rFonts w:ascii="Arial" w:hAnsi="Arial" w:hint="eastAsia"/>
          <w:color w:val="FF0000"/>
          <w:sz w:val="28"/>
          <w:lang w:eastAsia="zh-CN"/>
        </w:rPr>
        <w:t>3</w:t>
      </w:r>
      <w:r w:rsidR="002B1298" w:rsidRPr="002B1298">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265183" w:rsidRPr="001129D9" w:rsidRDefault="00265183" w:rsidP="00265183">
      <w:pPr>
        <w:keepNext/>
        <w:keepLines/>
        <w:spacing w:before="120"/>
        <w:ind w:left="1134" w:hanging="1134"/>
        <w:outlineLvl w:val="2"/>
        <w:rPr>
          <w:ins w:id="113" w:author="Xiaoran ZHANG" w:date="2020-02-12T17:20:00Z"/>
          <w:rFonts w:ascii="Arial" w:hAnsi="Arial"/>
          <w:color w:val="FF0000"/>
          <w:sz w:val="28"/>
          <w:lang w:eastAsia="zh-CN"/>
        </w:rPr>
      </w:pPr>
      <w:r w:rsidRPr="001129D9">
        <w:rPr>
          <w:rFonts w:ascii="Arial" w:hAnsi="Arial" w:hint="eastAsia"/>
          <w:color w:val="FF0000"/>
          <w:sz w:val="28"/>
          <w:lang w:eastAsia="zh-CN"/>
        </w:rPr>
        <w:t xml:space="preserve">=================Start of </w:t>
      </w:r>
      <w:r w:rsidR="002B1298">
        <w:rPr>
          <w:rFonts w:ascii="Arial" w:hAnsi="Arial" w:hint="eastAsia"/>
          <w:color w:val="FF0000"/>
          <w:sz w:val="28"/>
          <w:lang w:eastAsia="zh-CN"/>
        </w:rPr>
        <w:t>4</w:t>
      </w:r>
      <w:r w:rsidR="002B1298" w:rsidRPr="002B1298">
        <w:rPr>
          <w:rFonts w:ascii="Arial" w:hAnsi="Arial" w:hint="eastAsia"/>
          <w:color w:val="FF0000"/>
          <w:sz w:val="28"/>
          <w:vertAlign w:val="superscript"/>
          <w:lang w:eastAsia="zh-CN"/>
        </w:rPr>
        <w:t>th</w:t>
      </w:r>
      <w:r w:rsidRPr="001129D9">
        <w:rPr>
          <w:rFonts w:ascii="Arial" w:hAnsi="Arial" w:hint="eastAsia"/>
          <w:color w:val="FF0000"/>
          <w:sz w:val="28"/>
          <w:lang w:eastAsia="zh-CN"/>
        </w:rPr>
        <w:t xml:space="preserve"> change==================</w:t>
      </w:r>
    </w:p>
    <w:p w:rsidR="00265183" w:rsidRPr="00765553" w:rsidRDefault="00265183" w:rsidP="00265183">
      <w:pPr>
        <w:keepNext/>
        <w:keepLines/>
        <w:spacing w:before="120"/>
        <w:ind w:left="1134" w:hanging="1134"/>
        <w:outlineLvl w:val="2"/>
        <w:rPr>
          <w:rFonts w:ascii="Arial" w:eastAsia="Malgun Gothic" w:hAnsi="Arial"/>
          <w:sz w:val="28"/>
        </w:rPr>
      </w:pPr>
      <w:r w:rsidRPr="00765553">
        <w:rPr>
          <w:rFonts w:ascii="Arial" w:eastAsia="Malgun Gothic" w:hAnsi="Arial"/>
          <w:sz w:val="28"/>
        </w:rPr>
        <w:t>9.3.1</w:t>
      </w:r>
      <w:r w:rsidRPr="00765553">
        <w:rPr>
          <w:rFonts w:ascii="Arial" w:eastAsia="Malgun Gothic" w:hAnsi="Arial"/>
          <w:sz w:val="28"/>
        </w:rPr>
        <w:tab/>
        <w:t>Introduction</w:t>
      </w:r>
    </w:p>
    <w:p w:rsidR="00265183" w:rsidRPr="00765553" w:rsidRDefault="00265183" w:rsidP="00265183">
      <w:pPr>
        <w:rPr>
          <w:rFonts w:eastAsia="Malgun Gothic"/>
        </w:rPr>
      </w:pPr>
      <w:r w:rsidRPr="00765553">
        <w:rPr>
          <w:rFonts w:eastAsia="Malgun Gothic"/>
        </w:rPr>
        <w:t>A measurement is defined as a SSB based inter-frequency measurement provided it is not defined as an intra-frequency measurement according to clause 9.2.</w:t>
      </w:r>
    </w:p>
    <w:p w:rsidR="00265183" w:rsidRDefault="00265183" w:rsidP="00265183">
      <w:pPr>
        <w:rPr>
          <w:rFonts w:eastAsia="Malgun Gothic"/>
        </w:rPr>
      </w:pPr>
      <w:r w:rsidRPr="00765553">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265183" w:rsidRPr="008E38D6" w:rsidRDefault="00265183" w:rsidP="00265183">
      <w:pPr>
        <w:rPr>
          <w:del w:id="114" w:author="Xiaoran ZHANG" w:date="2020-02-12T17:20:00Z"/>
          <w:lang w:eastAsia="zh-CN"/>
        </w:rPr>
      </w:pPr>
    </w:p>
    <w:p w:rsidR="00265183" w:rsidRPr="001148D6" w:rsidRDefault="00265183" w:rsidP="00265183">
      <w:pPr>
        <w:rPr>
          <w:ins w:id="115" w:author="Xiaoran ZHANG" w:date="2020-02-12T17:20:00Z"/>
        </w:rPr>
      </w:pPr>
      <w:ins w:id="116" w:author="Xiaoran ZHANG" w:date="2020-02-12T17:20:00Z">
        <w:r w:rsidRPr="001148D6">
          <w:t>The UE can perform inter-frequency SSB based measurements without measurement gaps if</w:t>
        </w:r>
      </w:ins>
    </w:p>
    <w:p w:rsidR="00265183" w:rsidRDefault="00265183" w:rsidP="00265183">
      <w:pPr>
        <w:rPr>
          <w:ins w:id="117" w:author="Xiaoran ZHANG" w:date="2020-02-12T17:20:00Z"/>
        </w:rPr>
      </w:pPr>
      <w:ins w:id="118" w:author="Xiaoran ZHANG" w:date="2020-02-12T17:20:00Z">
        <w:r w:rsidRPr="001148D6">
          <w:t>-</w:t>
        </w:r>
        <w:r w:rsidRPr="001148D6">
          <w:tab/>
          <w:t>the SSB is completely contained in the active BWP of the UE.</w:t>
        </w:r>
      </w:ins>
    </w:p>
    <w:p w:rsidR="00265183" w:rsidRPr="008E38D6" w:rsidRDefault="00265183" w:rsidP="00265183">
      <w:pPr>
        <w:rPr>
          <w:ins w:id="119" w:author="Xiaoran ZHANG" w:date="2020-02-12T17:20:00Z"/>
          <w:lang w:eastAsia="zh-CN"/>
        </w:rPr>
      </w:pPr>
      <w:ins w:id="120" w:author="Xiaoran ZHANG" w:date="2020-02-12T17:20:00Z">
        <w:r w:rsidRPr="001148D6">
          <w:t xml:space="preserve">For inter-frequency SSB based measurements without measurement gaps, UE may cause scheduling restriction as specified in section </w:t>
        </w:r>
        <w:r>
          <w:t>9.3.5</w:t>
        </w:r>
        <w:r w:rsidR="0082683E">
          <w:t>.3</w:t>
        </w:r>
        <w:r>
          <w:rPr>
            <w:lang w:eastAsia="zh-CN"/>
          </w:rPr>
          <w:t>.</w:t>
        </w:r>
      </w:ins>
    </w:p>
    <w:p w:rsidR="00265183" w:rsidRPr="00765553" w:rsidRDefault="00265183" w:rsidP="00265183">
      <w:pPr>
        <w:rPr>
          <w:rFonts w:eastAsia="Malgun Gothic"/>
        </w:rPr>
      </w:pPr>
      <w:r w:rsidRPr="00765553">
        <w:rPr>
          <w:rFonts w:eastAsia="Malgun Gothic"/>
        </w:rPr>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265183" w:rsidRPr="00765553" w:rsidRDefault="00265183" w:rsidP="00265183">
      <w:r w:rsidRPr="00765553">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765553">
        <w:rPr>
          <w:rFonts w:eastAsia="Malgun Gothic"/>
          <w:lang w:eastAsia="zh-CN"/>
        </w:rPr>
        <w:t xml:space="preserve">, SA NR, </w:t>
      </w:r>
      <w:r w:rsidRPr="00765553">
        <w:rPr>
          <w:rFonts w:eastAsia="Malgun Gothic"/>
        </w:rPr>
        <w:t>NE-DC and NR-DC, or the serving cells are in FR2, the inter-frequency cells are in FR2 and the per-UE gap is configured to the UE in SA NR and NR-DC, the switching time is 0.25ms. Otherwise the switching time is 0.5ms.</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w:t>
      </w:r>
      <w:r w:rsidRPr="001129D9">
        <w:rPr>
          <w:rFonts w:ascii="Arial" w:hAnsi="Arial"/>
          <w:color w:val="FF0000"/>
          <w:sz w:val="28"/>
          <w:lang w:eastAsia="zh-CN"/>
        </w:rPr>
        <w:t>End</w:t>
      </w:r>
      <w:r w:rsidRPr="001129D9">
        <w:rPr>
          <w:rFonts w:ascii="Arial" w:hAnsi="Arial" w:hint="eastAsia"/>
          <w:color w:val="FF0000"/>
          <w:sz w:val="28"/>
          <w:lang w:eastAsia="zh-CN"/>
        </w:rPr>
        <w:t xml:space="preserve"> of </w:t>
      </w:r>
      <w:r w:rsidR="002B1298">
        <w:rPr>
          <w:rFonts w:ascii="Arial" w:hAnsi="Arial" w:hint="eastAsia"/>
          <w:color w:val="FF0000"/>
          <w:sz w:val="28"/>
          <w:lang w:eastAsia="zh-CN"/>
        </w:rPr>
        <w:t>4</w:t>
      </w:r>
      <w:r w:rsidR="002B1298" w:rsidRPr="002B1298">
        <w:rPr>
          <w:rFonts w:ascii="Arial" w:hAnsi="Arial" w:hint="eastAsia"/>
          <w:color w:val="FF0000"/>
          <w:sz w:val="28"/>
          <w:vertAlign w:val="superscript"/>
          <w:lang w:eastAsia="zh-CN"/>
        </w:rPr>
        <w:t>th</w:t>
      </w:r>
      <w:r w:rsidRPr="001129D9">
        <w:rPr>
          <w:rFonts w:ascii="Arial" w:hAnsi="Arial" w:hint="eastAsia"/>
          <w:color w:val="FF0000"/>
          <w:sz w:val="28"/>
          <w:lang w:eastAsia="zh-CN"/>
        </w:rPr>
        <w:t xml:space="preserve"> change==================</w:t>
      </w:r>
    </w:p>
    <w:p w:rsidR="00265183" w:rsidRPr="001129D9" w:rsidRDefault="00265183" w:rsidP="00265183">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 xml:space="preserve">=================Start of </w:t>
      </w:r>
      <w:r w:rsidR="002B1298">
        <w:rPr>
          <w:rFonts w:ascii="Arial" w:hAnsi="Arial" w:hint="eastAsia"/>
          <w:color w:val="FF0000"/>
          <w:sz w:val="28"/>
          <w:lang w:eastAsia="zh-CN"/>
        </w:rPr>
        <w:t>5</w:t>
      </w:r>
      <w:r w:rsidR="002B1298" w:rsidRPr="002B1298">
        <w:rPr>
          <w:rFonts w:ascii="Arial" w:hAnsi="Arial" w:hint="eastAsia"/>
          <w:color w:val="FF0000"/>
          <w:sz w:val="28"/>
          <w:vertAlign w:val="superscript"/>
          <w:lang w:eastAsia="zh-CN"/>
        </w:rPr>
        <w:t>th</w:t>
      </w:r>
      <w:r w:rsidRPr="001129D9">
        <w:rPr>
          <w:rFonts w:ascii="Arial" w:hAnsi="Arial" w:hint="eastAsia"/>
          <w:color w:val="FF0000"/>
          <w:sz w:val="28"/>
          <w:lang w:eastAsia="zh-CN"/>
        </w:rPr>
        <w:t xml:space="preserve"> change==================</w:t>
      </w:r>
    </w:p>
    <w:p w:rsidR="00265183" w:rsidRDefault="00265183" w:rsidP="00265183">
      <w:pPr>
        <w:keepNext/>
        <w:keepLines/>
        <w:spacing w:before="120"/>
        <w:ind w:left="1134" w:hanging="1134"/>
        <w:outlineLvl w:val="2"/>
        <w:rPr>
          <w:ins w:id="121" w:author="Xiaoran ZHANG" w:date="2020-02-12T17:20:00Z"/>
          <w:rFonts w:ascii="Arial" w:hAnsi="Arial"/>
          <w:sz w:val="28"/>
        </w:rPr>
      </w:pPr>
      <w:bookmarkStart w:id="122" w:name="_Toc5952707"/>
      <w:bookmarkStart w:id="123" w:name="_Hlk2700093"/>
      <w:r w:rsidRPr="00BB5FF1">
        <w:rPr>
          <w:rFonts w:ascii="Arial" w:hAnsi="Arial"/>
          <w:sz w:val="28"/>
        </w:rPr>
        <w:t>9.3.4</w:t>
      </w:r>
      <w:r w:rsidRPr="00BB5FF1">
        <w:rPr>
          <w:rFonts w:ascii="Arial" w:hAnsi="Arial"/>
          <w:sz w:val="28"/>
        </w:rPr>
        <w:tab/>
        <w:t xml:space="preserve">Inter frequency </w:t>
      </w:r>
      <w:del w:id="124" w:author="Xiaoran ZHANG" w:date="2020-02-12T17:20:00Z">
        <w:r w:rsidRPr="00BB5FF1">
          <w:rPr>
            <w:rFonts w:ascii="Arial" w:hAnsi="Arial"/>
            <w:sz w:val="28"/>
          </w:rPr>
          <w:delText>cell</w:delText>
        </w:r>
      </w:del>
      <w:ins w:id="125" w:author="Xiaoran ZHANG" w:date="2020-02-12T17:20:00Z">
        <w:r>
          <w:rPr>
            <w:rFonts w:ascii="Arial" w:hAnsi="Arial"/>
            <w:sz w:val="28"/>
          </w:rPr>
          <w:t>measurements with measurement gaps</w:t>
        </w:r>
      </w:ins>
    </w:p>
    <w:p w:rsidR="00265183" w:rsidRPr="001129D9" w:rsidRDefault="00265183" w:rsidP="001129D9">
      <w:pPr>
        <w:keepNext/>
        <w:keepLines/>
        <w:spacing w:before="120"/>
        <w:outlineLvl w:val="3"/>
        <w:rPr>
          <w:rFonts w:ascii="Arial" w:hAnsi="Arial"/>
          <w:sz w:val="24"/>
        </w:rPr>
      </w:pPr>
      <w:ins w:id="126" w:author="Xiaoran ZHANG" w:date="2020-02-12T17:20:00Z">
        <w:r w:rsidRPr="0047556E">
          <w:rPr>
            <w:rFonts w:ascii="Arial" w:hAnsi="Arial" w:hint="eastAsia"/>
            <w:sz w:val="24"/>
          </w:rPr>
          <w:t>9.3.</w:t>
        </w:r>
        <w:r>
          <w:rPr>
            <w:rFonts w:ascii="Arial" w:hAnsi="Arial"/>
            <w:sz w:val="24"/>
          </w:rPr>
          <w:t>4</w:t>
        </w:r>
        <w:r w:rsidRPr="0047556E">
          <w:rPr>
            <w:rFonts w:ascii="Arial" w:hAnsi="Arial" w:hint="eastAsia"/>
            <w:sz w:val="24"/>
          </w:rPr>
          <w:t xml:space="preserve">.1 </w:t>
        </w:r>
        <w:r>
          <w:rPr>
            <w:rFonts w:ascii="Arial" w:hAnsi="Arial" w:hint="eastAsia"/>
            <w:sz w:val="24"/>
            <w:lang w:eastAsia="zh-CN"/>
          </w:rPr>
          <w:t xml:space="preserve"> Inter</w:t>
        </w:r>
        <w:r>
          <w:rPr>
            <w:rFonts w:ascii="Arial" w:hAnsi="Arial"/>
            <w:sz w:val="24"/>
            <w:lang w:eastAsia="zh-CN"/>
          </w:rPr>
          <w:t xml:space="preserve"> </w:t>
        </w:r>
        <w:r>
          <w:rPr>
            <w:rFonts w:ascii="Arial" w:hAnsi="Arial" w:hint="eastAsia"/>
            <w:sz w:val="24"/>
            <w:lang w:eastAsia="zh-CN"/>
          </w:rPr>
          <w:t>frequency C</w:t>
        </w:r>
        <w:r w:rsidRPr="0047556E">
          <w:rPr>
            <w:rFonts w:ascii="Arial" w:hAnsi="Arial" w:hint="eastAsia"/>
            <w:sz w:val="24"/>
          </w:rPr>
          <w:t>ell</w:t>
        </w:r>
      </w:ins>
      <w:r w:rsidR="00FD58F4" w:rsidRPr="00FD58F4">
        <w:rPr>
          <w:rFonts w:ascii="Arial" w:hAnsi="Arial"/>
          <w:sz w:val="24"/>
        </w:rPr>
        <w:t xml:space="preserve"> identification</w:t>
      </w:r>
    </w:p>
    <w:p w:rsidR="00265183" w:rsidRPr="00BB5FF1" w:rsidRDefault="00265183" w:rsidP="00265183">
      <w:pPr>
        <w:tabs>
          <w:tab w:val="left" w:pos="567"/>
        </w:tabs>
        <w:rPr>
          <w:vertAlign w:val="subscript"/>
          <w:lang w:eastAsia="zh-CN"/>
        </w:rPr>
      </w:pPr>
      <w:r w:rsidRPr="00BB5FF1">
        <w:rPr>
          <w:rFonts w:cs="v4.2.0"/>
        </w:rPr>
        <w:t>When measurement gaps are provided, or the UE supports capability of conducting such measurements without gaps, the UE shall be able to identify a new detectable inter frequency cell within T</w:t>
      </w:r>
      <w:r w:rsidRPr="00BB5FF1">
        <w:rPr>
          <w:rFonts w:cs="v4.2.0"/>
          <w:vertAlign w:val="subscript"/>
        </w:rPr>
        <w:t>identify_inter_without_</w:t>
      </w:r>
      <w:r w:rsidRPr="00BB5FF1">
        <w:rPr>
          <w:rFonts w:eastAsia="Malgun Gothic" w:cs="v4.2.0"/>
          <w:vertAlign w:val="subscript"/>
          <w:lang w:eastAsia="ko-KR"/>
        </w:rPr>
        <w:t>index</w:t>
      </w:r>
      <w:r w:rsidRPr="00BB5FF1">
        <w:rPr>
          <w:rFonts w:cs="v4.2.0"/>
        </w:rPr>
        <w:t xml:space="preserve"> </w:t>
      </w:r>
      <w:r w:rsidRPr="00BB5FF1">
        <w:t>if UE is not indicated to report SSB based RRM measurement result with the associated SSB index (</w:t>
      </w:r>
      <w:r w:rsidRPr="00BB5FF1">
        <w:rPr>
          <w:i/>
        </w:rPr>
        <w:t xml:space="preserve">reportQuantityRsIndexes </w:t>
      </w:r>
      <w:r w:rsidRPr="00BB5FF1">
        <w:rPr>
          <w:lang w:eastAsia="ko-KR"/>
        </w:rPr>
        <w:t>or</w:t>
      </w:r>
      <w:r w:rsidRPr="00BB5FF1">
        <w:rPr>
          <w:i/>
          <w:lang w:eastAsia="ko-KR"/>
        </w:rPr>
        <w:t xml:space="preserve"> maxNrofRSIndexesToReport </w:t>
      </w:r>
      <w:r w:rsidRPr="00BB5FF1">
        <w:rPr>
          <w:lang w:eastAsia="ko-KR"/>
        </w:rPr>
        <w:t xml:space="preserve">is not </w:t>
      </w:r>
      <w:r w:rsidRPr="00BB5FF1">
        <w:t>configured)</w:t>
      </w:r>
      <w:r w:rsidRPr="00BB5FF1">
        <w:rPr>
          <w:rFonts w:cs="v4.2.0"/>
        </w:rPr>
        <w:t>. Otherwise UE shall be able to identify a new detectable inter frequency cell within T</w:t>
      </w:r>
      <w:r w:rsidRPr="00BB5FF1">
        <w:rPr>
          <w:rFonts w:cs="v4.2.0"/>
          <w:vertAlign w:val="subscript"/>
        </w:rPr>
        <w:t>identify_inter_with_index</w:t>
      </w:r>
      <w:r w:rsidRPr="00BB5FF1">
        <w:rPr>
          <w:lang w:eastAsia="zh-CN"/>
        </w:rPr>
        <w:t>. The UE shall be able to identify a new detectable inter frequency SS block of an already detected cell within</w:t>
      </w:r>
      <w:r w:rsidRPr="00BB5FF1">
        <w:t xml:space="preserve"> T</w:t>
      </w:r>
      <w:r w:rsidRPr="00BB5FF1">
        <w:rPr>
          <w:vertAlign w:val="subscript"/>
        </w:rPr>
        <w:t>identify_inter_without_index</w:t>
      </w:r>
      <w:r w:rsidRPr="00BB5FF1">
        <w:rPr>
          <w:vertAlign w:val="subscript"/>
          <w:lang w:eastAsia="zh-CN"/>
        </w:rPr>
        <w:t>.</w:t>
      </w:r>
    </w:p>
    <w:p w:rsidR="00265183" w:rsidRPr="00BB5FF1" w:rsidRDefault="00265183" w:rsidP="00265183">
      <w:pPr>
        <w:jc w:val="center"/>
      </w:pPr>
      <w:r w:rsidRPr="00BB5FF1">
        <w:t>T</w:t>
      </w:r>
      <w:r w:rsidRPr="00BB5FF1">
        <w:rPr>
          <w:vertAlign w:val="subscript"/>
        </w:rPr>
        <w:t xml:space="preserve">identify_inter_without_index </w:t>
      </w:r>
      <w:r w:rsidRPr="00BB5FF1">
        <w:t>= (T</w:t>
      </w:r>
      <w:r w:rsidRPr="00BB5FF1">
        <w:rPr>
          <w:vertAlign w:val="subscript"/>
        </w:rPr>
        <w:t>PSS/SSS_sync_inter</w:t>
      </w:r>
      <w:r w:rsidRPr="00BB5FF1">
        <w:t xml:space="preserve"> + T</w:t>
      </w:r>
      <w:r w:rsidRPr="00BB5FF1">
        <w:rPr>
          <w:vertAlign w:val="subscript"/>
        </w:rPr>
        <w:t xml:space="preserve"> SSB_measurement_period_inter</w:t>
      </w:r>
      <w:r w:rsidRPr="00BB5FF1">
        <w:t>) ms</w:t>
      </w:r>
    </w:p>
    <w:p w:rsidR="00265183" w:rsidRPr="00BB5FF1" w:rsidRDefault="00265183" w:rsidP="00265183">
      <w:pPr>
        <w:jc w:val="center"/>
      </w:pPr>
      <w:r w:rsidRPr="00BB5FF1">
        <w:t>T</w:t>
      </w:r>
      <w:r w:rsidRPr="00BB5FF1">
        <w:rPr>
          <w:vertAlign w:val="subscript"/>
        </w:rPr>
        <w:t xml:space="preserve">identify_inter_with_index </w:t>
      </w:r>
      <w:r w:rsidRPr="00BB5FF1">
        <w:t>= (T</w:t>
      </w:r>
      <w:r w:rsidRPr="00BB5FF1">
        <w:rPr>
          <w:vertAlign w:val="subscript"/>
        </w:rPr>
        <w:t>PSS/SSS_sync_inter</w:t>
      </w:r>
      <w:r w:rsidRPr="00BB5FF1">
        <w:t xml:space="preserve"> + T</w:t>
      </w:r>
      <w:r w:rsidRPr="00BB5FF1">
        <w:rPr>
          <w:vertAlign w:val="subscript"/>
        </w:rPr>
        <w:t xml:space="preserve"> SSB_measurement_period_inter </w:t>
      </w:r>
      <w:r w:rsidRPr="00BB5FF1">
        <w:t>+ T</w:t>
      </w:r>
      <w:r w:rsidRPr="00BB5FF1">
        <w:rPr>
          <w:vertAlign w:val="subscript"/>
        </w:rPr>
        <w:t>SSB_time_index_inter</w:t>
      </w:r>
      <w:r w:rsidRPr="00BB5FF1">
        <w:t>) ms</w:t>
      </w:r>
    </w:p>
    <w:p w:rsidR="00265183" w:rsidRPr="00BB5FF1" w:rsidRDefault="00265183" w:rsidP="00265183">
      <w:r w:rsidRPr="00BB5FF1">
        <w:t>Where:</w:t>
      </w:r>
    </w:p>
    <w:p w:rsidR="00265183" w:rsidRPr="00BB5FF1" w:rsidRDefault="00265183" w:rsidP="00265183">
      <w:pPr>
        <w:ind w:left="568" w:hanging="284"/>
      </w:pPr>
      <w:r w:rsidRPr="00BB5FF1">
        <w:rPr>
          <w:lang w:val="en-US"/>
        </w:rPr>
        <w:tab/>
      </w:r>
      <w:r w:rsidRPr="00BB5FF1">
        <w:t>T</w:t>
      </w:r>
      <w:r w:rsidRPr="00BB5FF1">
        <w:rPr>
          <w:vertAlign w:val="subscript"/>
        </w:rPr>
        <w:t>PSS/SSS_sync_inter</w:t>
      </w:r>
      <w:r w:rsidRPr="00BB5FF1">
        <w:t>: it is the time period used in PSS/SSS detection given in table 9.3.4-1 and table 9.3.4-2.</w:t>
      </w:r>
    </w:p>
    <w:p w:rsidR="00265183" w:rsidRPr="00BB5FF1" w:rsidRDefault="00265183" w:rsidP="00265183">
      <w:pPr>
        <w:ind w:left="568" w:hanging="284"/>
      </w:pPr>
      <w:r w:rsidRPr="00BB5FF1">
        <w:tab/>
        <w:t>T</w:t>
      </w:r>
      <w:r w:rsidRPr="00BB5FF1">
        <w:rPr>
          <w:vertAlign w:val="subscript"/>
        </w:rPr>
        <w:t>SSB_time_index_inter</w:t>
      </w:r>
      <w:r w:rsidRPr="00BB5FF1">
        <w:t>: it is the time period used to acquire the index of the SSB being measured given in table 9.3.4-3 and table 9.3.4-4.</w:t>
      </w:r>
    </w:p>
    <w:p w:rsidR="00265183" w:rsidRPr="00BB5FF1" w:rsidRDefault="00265183" w:rsidP="00265183">
      <w:pPr>
        <w:ind w:left="568" w:hanging="284"/>
      </w:pPr>
      <w:r w:rsidRPr="00BB5FF1">
        <w:tab/>
        <w:t>T</w:t>
      </w:r>
      <w:r w:rsidRPr="00BB5FF1">
        <w:rPr>
          <w:vertAlign w:val="subscript"/>
        </w:rPr>
        <w:t xml:space="preserve"> SSB_measurement_period_inter</w:t>
      </w:r>
      <w:r w:rsidRPr="00BB5FF1">
        <w:t>: equal to a measurement period of SSB based measurement given in table 9.3.5-1 and table 9.3.5-2.</w:t>
      </w:r>
    </w:p>
    <w:p w:rsidR="00265183" w:rsidRPr="00BB5FF1" w:rsidRDefault="00265183" w:rsidP="00265183">
      <w:pPr>
        <w:ind w:left="568"/>
      </w:pPr>
      <w:r w:rsidRPr="00BB5FF1">
        <w:lastRenderedPageBreak/>
        <w:t>M</w:t>
      </w:r>
      <w:r w:rsidRPr="00BB5FF1">
        <w:rPr>
          <w:vertAlign w:val="subscript"/>
        </w:rPr>
        <w:t>pss/sss_sync_inter</w:t>
      </w:r>
      <w:r w:rsidRPr="00BB5FF1">
        <w:t>: For a UE supporting FR2 power class 1, M</w:t>
      </w:r>
      <w:r w:rsidRPr="00BB5FF1">
        <w:rPr>
          <w:vertAlign w:val="subscript"/>
        </w:rPr>
        <w:t xml:space="preserve">pss/sss_sync_inter </w:t>
      </w:r>
      <w:r w:rsidRPr="00BB5FF1">
        <w:t>= 64 samples. For a UE supporting FR2 power class 2, M</w:t>
      </w:r>
      <w:r w:rsidRPr="00BB5FF1">
        <w:rPr>
          <w:vertAlign w:val="subscript"/>
        </w:rPr>
        <w:t xml:space="preserve">pss/sss_sync_inter </w:t>
      </w:r>
      <w:r w:rsidRPr="00BB5FF1">
        <w:t>= 40 samples. For a UE supporting FR2 power class 3, M</w:t>
      </w:r>
      <w:r w:rsidRPr="00BB5FF1">
        <w:rPr>
          <w:vertAlign w:val="subscript"/>
        </w:rPr>
        <w:t xml:space="preserve">pss/sss_sync_inter </w:t>
      </w:r>
      <w:r w:rsidRPr="00BB5FF1">
        <w:t>= 40 samples. For a UE supporting FR2 power class 4, M</w:t>
      </w:r>
      <w:r w:rsidRPr="00BB5FF1">
        <w:rPr>
          <w:vertAlign w:val="subscript"/>
        </w:rPr>
        <w:t xml:space="preserve">pss/sss_sync </w:t>
      </w:r>
      <w:r w:rsidRPr="00BB5FF1">
        <w:t>= 40 samples.</w:t>
      </w:r>
    </w:p>
    <w:p w:rsidR="00265183" w:rsidRPr="00BB5FF1" w:rsidRDefault="00265183" w:rsidP="00265183">
      <w:pPr>
        <w:ind w:left="568"/>
      </w:pPr>
      <w:r w:rsidRPr="00BB5FF1">
        <w:t>M</w:t>
      </w:r>
      <w:r w:rsidRPr="00BB5FF1">
        <w:rPr>
          <w:vertAlign w:val="subscript"/>
        </w:rPr>
        <w:t>SSB_index_inter</w:t>
      </w:r>
      <w:r w:rsidRPr="00BB5FF1">
        <w:t>: For a UE supporting power class 1, M</w:t>
      </w:r>
      <w:r w:rsidRPr="00BB5FF1">
        <w:rPr>
          <w:vertAlign w:val="subscript"/>
        </w:rPr>
        <w:t>SSB_index_inter</w:t>
      </w:r>
      <w:r w:rsidRPr="00BB5FF1">
        <w:t xml:space="preserve"> = 40 samples. For a vehicle mounted UE supporting power class 2, M</w:t>
      </w:r>
      <w:r w:rsidRPr="00BB5FF1">
        <w:rPr>
          <w:vertAlign w:val="subscript"/>
        </w:rPr>
        <w:t xml:space="preserve">pss/sss_sync_inter </w:t>
      </w:r>
      <w:r w:rsidRPr="00BB5FF1">
        <w:t>= 24 samples. For a UE supporting power class 3, M</w:t>
      </w:r>
      <w:r w:rsidRPr="00BB5FF1">
        <w:rPr>
          <w:vertAlign w:val="subscript"/>
        </w:rPr>
        <w:t>SSB_index_inter</w:t>
      </w:r>
      <w:r w:rsidRPr="00BB5FF1">
        <w:t xml:space="preserve"> = 24 samples. For a UE supporting power class 4, M</w:t>
      </w:r>
      <w:r w:rsidRPr="00BB5FF1">
        <w:rPr>
          <w:vertAlign w:val="subscript"/>
        </w:rPr>
        <w:t>meas_period_inter</w:t>
      </w:r>
      <w:r w:rsidRPr="00BB5FF1">
        <w:t xml:space="preserve"> = 24 samples.</w:t>
      </w:r>
    </w:p>
    <w:p w:rsidR="00265183" w:rsidRPr="00BB5FF1" w:rsidRDefault="00265183" w:rsidP="00265183">
      <w:pPr>
        <w:ind w:left="568"/>
        <w:rPr>
          <w:lang w:eastAsia="zh-CN"/>
        </w:rPr>
      </w:pPr>
      <w:r w:rsidRPr="00BB5FF1">
        <w:t>M</w:t>
      </w:r>
      <w:r w:rsidRPr="00BB5FF1">
        <w:rPr>
          <w:vertAlign w:val="subscript"/>
        </w:rPr>
        <w:t>meas_period_inter</w:t>
      </w:r>
      <w:r w:rsidRPr="00BB5FF1">
        <w:t>: For a UE supporting FR2 power class 1, M</w:t>
      </w:r>
      <w:r w:rsidRPr="00BB5FF1">
        <w:rPr>
          <w:vertAlign w:val="subscript"/>
        </w:rPr>
        <w:t>meas_period_inter</w:t>
      </w:r>
      <w:r w:rsidRPr="00BB5FF1">
        <w:t xml:space="preserve"> =64 samples. For a vehicle mounted UE supporting FR2 power class 2, M</w:t>
      </w:r>
      <w:r w:rsidRPr="00BB5FF1">
        <w:rPr>
          <w:vertAlign w:val="subscript"/>
        </w:rPr>
        <w:t>pss/sss_sync_inter</w:t>
      </w:r>
      <w:r w:rsidRPr="00BB5FF1">
        <w:t>=40 samples. For a UE supporting FR2 power class 3, M</w:t>
      </w:r>
      <w:r w:rsidRPr="00BB5FF1">
        <w:rPr>
          <w:vertAlign w:val="subscript"/>
        </w:rPr>
        <w:t>meas_period_inter</w:t>
      </w:r>
      <w:r w:rsidRPr="00BB5FF1">
        <w:t xml:space="preserve"> =40 samples. For a UE supporting FR2 power class 4, M</w:t>
      </w:r>
      <w:r w:rsidRPr="00BB5FF1">
        <w:rPr>
          <w:vertAlign w:val="subscript"/>
        </w:rPr>
        <w:t>meas_period_inter</w:t>
      </w:r>
      <w:r w:rsidRPr="00BB5FF1">
        <w:t xml:space="preserve"> = 40 samples.</w:t>
      </w:r>
    </w:p>
    <w:p w:rsidR="00265183" w:rsidRPr="00BB5FF1" w:rsidRDefault="00265183" w:rsidP="00265183">
      <w:pPr>
        <w:ind w:left="568" w:hanging="284"/>
      </w:pPr>
      <w:r w:rsidRPr="00BB5FF1">
        <w:tab/>
        <w:t>CSSF</w:t>
      </w:r>
      <w:r w:rsidRPr="00BB5FF1">
        <w:rPr>
          <w:vertAlign w:val="subscript"/>
        </w:rPr>
        <w:t>inter</w:t>
      </w:r>
      <w:r w:rsidRPr="00BB5FF1">
        <w:t>: it is a carrier specific scaling factor and is determined according to CSSF</w:t>
      </w:r>
      <w:r w:rsidRPr="00BB5FF1">
        <w:rPr>
          <w:vertAlign w:val="subscript"/>
        </w:rPr>
        <w:t xml:space="preserve">within_gap,i </w:t>
      </w:r>
      <w:r w:rsidRPr="00BB5FF1">
        <w:t>in clause 9.1.5.2 for measurement conducted within measurement gaps.</w:t>
      </w:r>
    </w:p>
    <w:p w:rsidR="00265183" w:rsidRPr="00BB5FF1" w:rsidRDefault="00265183" w:rsidP="00265183">
      <w:pPr>
        <w:keepNext/>
        <w:keepLines/>
        <w:spacing w:before="60"/>
        <w:jc w:val="center"/>
        <w:rPr>
          <w:rFonts w:ascii="Arial" w:hAnsi="Arial"/>
          <w:b/>
        </w:rPr>
      </w:pPr>
      <w:r w:rsidRPr="00BB5FF1">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6515"/>
      </w:tblGrid>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PSS/SSS_sync_inter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7119"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 max(600ms, (8) x max(MGRP, SMTC period))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max(600ms, ceil(8x1.5) x max(MGRP, SMTC period, DRX cycle))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r w:rsidRPr="00BB5FF1" w:rsidDel="00C24B54">
              <w:rPr>
                <w:rFonts w:ascii="Arial" w:hAnsi="Arial"/>
                <w:b/>
                <w:sz w:val="18"/>
              </w:rPr>
              <w:t xml:space="preserve"> </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(8) x DRX cycle x CSSF</w:t>
            </w:r>
            <w:r w:rsidRPr="00BB5FF1">
              <w:rPr>
                <w:rFonts w:ascii="Arial" w:hAnsi="Arial"/>
                <w:sz w:val="18"/>
                <w:vertAlign w:val="subscript"/>
              </w:rPr>
              <w:t>inter</w:t>
            </w:r>
          </w:p>
        </w:tc>
      </w:tr>
      <w:tr w:rsidR="00265183" w:rsidRPr="00BB5FF1" w:rsidTr="005B56F7">
        <w:tc>
          <w:tcPr>
            <w:tcW w:w="9241"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BB5FF1" w:rsidRDefault="00265183" w:rsidP="00265183">
      <w:pPr>
        <w:rPr>
          <w:lang w:eastAsia="zh-CN"/>
        </w:rPr>
      </w:pPr>
    </w:p>
    <w:p w:rsidR="00265183" w:rsidRPr="00BB5FF1" w:rsidRDefault="00265183" w:rsidP="00265183">
      <w:pPr>
        <w:keepNext/>
        <w:keepLines/>
        <w:spacing w:before="60"/>
        <w:jc w:val="center"/>
        <w:rPr>
          <w:rFonts w:ascii="Arial" w:hAnsi="Arial"/>
          <w:b/>
        </w:rPr>
      </w:pPr>
      <w:r w:rsidRPr="00BB5FF1">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6515"/>
      </w:tblGrid>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PSS/SSS_sync_inter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7119"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 max(600ms, M</w:t>
            </w:r>
            <w:r w:rsidRPr="00BB5FF1">
              <w:rPr>
                <w:rFonts w:ascii="Arial" w:hAnsi="Arial"/>
                <w:sz w:val="18"/>
                <w:vertAlign w:val="subscript"/>
              </w:rPr>
              <w:t>pss/sss_sync_inter</w:t>
            </w:r>
            <w:r w:rsidRPr="00BB5FF1" w:rsidDel="002277DB">
              <w:rPr>
                <w:rFonts w:ascii="Arial" w:hAnsi="Arial"/>
                <w:sz w:val="18"/>
              </w:rPr>
              <w:t xml:space="preserve"> </w:t>
            </w:r>
            <w:r w:rsidRPr="00BB5FF1">
              <w:rPr>
                <w:rFonts w:ascii="Arial" w:hAnsi="Arial"/>
                <w:sz w:val="18"/>
              </w:rPr>
              <w:t>x max(MGRP, SMTC period))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max(600ms, (1.5 x M</w:t>
            </w:r>
            <w:r w:rsidRPr="00BB5FF1">
              <w:rPr>
                <w:rFonts w:ascii="Arial" w:hAnsi="Arial"/>
                <w:sz w:val="18"/>
                <w:vertAlign w:val="subscript"/>
              </w:rPr>
              <w:t>pss/sss_sync_inter</w:t>
            </w:r>
            <w:r w:rsidRPr="00BB5FF1">
              <w:rPr>
                <w:rFonts w:ascii="Arial" w:hAnsi="Arial"/>
                <w:sz w:val="18"/>
              </w:rPr>
              <w:t>) x max(MGRP, SMTC period, DRX cycle))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w:t>
            </w:r>
            <w:r w:rsidRPr="00BB5FF1">
              <w:rPr>
                <w:rFonts w:ascii="Arial" w:hAnsi="Arial"/>
                <w:sz w:val="18"/>
                <w:vertAlign w:val="subscript"/>
              </w:rPr>
              <w:t>pss/sss_sync_inter</w:t>
            </w:r>
            <w:r w:rsidRPr="00BB5FF1">
              <w:rPr>
                <w:rFonts w:ascii="Arial" w:hAnsi="Arial"/>
                <w:sz w:val="18"/>
              </w:rPr>
              <w:t xml:space="preserve"> x DRX cycle x CSSF</w:t>
            </w:r>
            <w:r w:rsidRPr="00BB5FF1">
              <w:rPr>
                <w:rFonts w:ascii="Arial" w:hAnsi="Arial"/>
                <w:sz w:val="18"/>
                <w:vertAlign w:val="subscript"/>
              </w:rPr>
              <w:t>inter</w:t>
            </w:r>
          </w:p>
        </w:tc>
      </w:tr>
      <w:tr w:rsidR="00265183" w:rsidRPr="00BB5FF1" w:rsidTr="005B56F7">
        <w:tc>
          <w:tcPr>
            <w:tcW w:w="9241"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i/>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BB5FF1" w:rsidRDefault="00265183" w:rsidP="00265183"/>
    <w:p w:rsidR="00265183" w:rsidRPr="00BB5FF1" w:rsidRDefault="00265183" w:rsidP="00265183">
      <w:pPr>
        <w:keepNext/>
        <w:keepLines/>
        <w:spacing w:before="60"/>
        <w:jc w:val="center"/>
        <w:rPr>
          <w:rFonts w:ascii="Arial" w:hAnsi="Arial"/>
          <w:b/>
        </w:rPr>
      </w:pPr>
      <w:r w:rsidRPr="00BB5FF1">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6"/>
        <w:gridCol w:w="6516"/>
      </w:tblGrid>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SSB_time_index_inter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7119"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max(120ms, (3) x max(MGRP, SMTC period))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max(120ms, ceil(3 x 1.5) x max(MGRP, SMTC period, DRX cycle)) x CSSF</w:t>
            </w:r>
            <w:r w:rsidRPr="00BB5FF1">
              <w:rPr>
                <w:rFonts w:ascii="Arial" w:hAnsi="Arial"/>
                <w:sz w:val="18"/>
                <w:vertAlign w:val="subscript"/>
              </w:rPr>
              <w:t>inter</w:t>
            </w:r>
          </w:p>
        </w:tc>
      </w:tr>
      <w:tr w:rsidR="00265183" w:rsidRPr="00BB5FF1" w:rsidTr="005B56F7">
        <w:tc>
          <w:tcPr>
            <w:tcW w:w="2122"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p>
        </w:tc>
        <w:tc>
          <w:tcPr>
            <w:tcW w:w="7119"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(3) x DRX cycle x CSSF</w:t>
            </w:r>
            <w:r w:rsidRPr="00BB5FF1">
              <w:rPr>
                <w:rFonts w:ascii="Arial" w:hAnsi="Arial"/>
                <w:sz w:val="18"/>
                <w:vertAlign w:val="subscript"/>
              </w:rPr>
              <w:t>inter</w:t>
            </w:r>
          </w:p>
        </w:tc>
      </w:tr>
      <w:tr w:rsidR="00265183" w:rsidRPr="00BB5FF1" w:rsidTr="005B56F7">
        <w:tc>
          <w:tcPr>
            <w:tcW w:w="9241"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BB5FF1" w:rsidRDefault="00265183" w:rsidP="00265183"/>
    <w:p w:rsidR="00265183" w:rsidRPr="00BB5FF1" w:rsidRDefault="00265183" w:rsidP="00265183">
      <w:pPr>
        <w:keepNext/>
        <w:keepLines/>
        <w:spacing w:before="60"/>
        <w:jc w:val="center"/>
        <w:rPr>
          <w:rFonts w:ascii="Arial" w:hAnsi="Arial"/>
          <w:b/>
        </w:rPr>
      </w:pPr>
      <w:r w:rsidRPr="00BB5FF1">
        <w:rPr>
          <w:rFonts w:ascii="Arial" w:hAnsi="Arial"/>
          <w:b/>
        </w:rPr>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6"/>
        <w:gridCol w:w="6516"/>
      </w:tblGrid>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Condition</w:t>
            </w:r>
            <w:r w:rsidRPr="00BB5FF1">
              <w:rPr>
                <w:rFonts w:ascii="Arial" w:hAnsi="Arial"/>
                <w:b/>
                <w:sz w:val="18"/>
                <w:vertAlign w:val="superscript"/>
              </w:rPr>
              <w:t xml:space="preserve"> NOTE1,2</w:t>
            </w:r>
          </w:p>
        </w:tc>
        <w:tc>
          <w:tcPr>
            <w:tcW w:w="651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b/>
                <w:sz w:val="18"/>
              </w:rPr>
              <w:t>T</w:t>
            </w:r>
            <w:r w:rsidRPr="00BB5FF1">
              <w:rPr>
                <w:rFonts w:ascii="Arial" w:hAnsi="Arial"/>
                <w:b/>
                <w:sz w:val="18"/>
                <w:vertAlign w:val="subscript"/>
              </w:rPr>
              <w:t>SSB_time_index_inter</w:t>
            </w:r>
          </w:p>
        </w:tc>
      </w:tr>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No DRX</w:t>
            </w:r>
          </w:p>
        </w:tc>
        <w:tc>
          <w:tcPr>
            <w:tcW w:w="6516"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max(200ms, M</w:t>
            </w:r>
            <w:r w:rsidRPr="00BB5FF1">
              <w:rPr>
                <w:rFonts w:ascii="Arial" w:hAnsi="Arial"/>
                <w:sz w:val="18"/>
                <w:vertAlign w:val="subscript"/>
              </w:rPr>
              <w:t xml:space="preserve">SSB_index_inter </w:t>
            </w:r>
            <w:r w:rsidRPr="00BB5FF1">
              <w:rPr>
                <w:rFonts w:ascii="Arial" w:hAnsi="Arial"/>
                <w:sz w:val="18"/>
              </w:rPr>
              <w:t>x max(MGRP, SMTC period)) x CSSF</w:t>
            </w:r>
            <w:r w:rsidRPr="00BB5FF1">
              <w:rPr>
                <w:rFonts w:ascii="Arial" w:hAnsi="Arial"/>
                <w:sz w:val="18"/>
                <w:vertAlign w:val="subscript"/>
              </w:rPr>
              <w:t>inter</w:t>
            </w:r>
          </w:p>
        </w:tc>
      </w:tr>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sz w:val="18"/>
              </w:rPr>
            </w:pPr>
            <w:r w:rsidRPr="00BB5FF1">
              <w:rPr>
                <w:rFonts w:ascii="Arial" w:hAnsi="Arial"/>
                <w:sz w:val="18"/>
              </w:rPr>
              <w:t xml:space="preserve">DRX cycle </w:t>
            </w:r>
            <w:r w:rsidRPr="00BB5FF1">
              <w:rPr>
                <w:rFonts w:ascii="Arial" w:hAnsi="Arial" w:hint="eastAsia"/>
                <w:sz w:val="18"/>
              </w:rPr>
              <w:t>≤</w:t>
            </w:r>
            <w:r w:rsidRPr="00BB5FF1">
              <w:rPr>
                <w:rFonts w:ascii="Arial" w:hAnsi="Arial"/>
                <w:sz w:val="18"/>
              </w:rPr>
              <w:t xml:space="preserve"> 320ms</w:t>
            </w:r>
          </w:p>
        </w:tc>
        <w:tc>
          <w:tcPr>
            <w:tcW w:w="651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max(200ms, (1.5 x M</w:t>
            </w:r>
            <w:r w:rsidRPr="00BB5FF1">
              <w:rPr>
                <w:rFonts w:ascii="Arial" w:hAnsi="Arial"/>
                <w:sz w:val="18"/>
                <w:vertAlign w:val="subscript"/>
              </w:rPr>
              <w:t>SSB_index_inter</w:t>
            </w:r>
            <w:r w:rsidRPr="00BB5FF1">
              <w:rPr>
                <w:rFonts w:ascii="Arial" w:hAnsi="Arial"/>
                <w:sz w:val="18"/>
              </w:rPr>
              <w:t>) x max(MGRP, SMTC period, DRX cycle)) x CSSF</w:t>
            </w:r>
            <w:r w:rsidRPr="00BB5FF1">
              <w:rPr>
                <w:rFonts w:ascii="Arial" w:hAnsi="Arial"/>
                <w:sz w:val="18"/>
                <w:vertAlign w:val="subscript"/>
              </w:rPr>
              <w:t>inter</w:t>
            </w:r>
          </w:p>
        </w:tc>
      </w:tr>
      <w:tr w:rsidR="00265183" w:rsidRPr="00BB5FF1" w:rsidTr="005B56F7">
        <w:tc>
          <w:tcPr>
            <w:tcW w:w="200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DRX cycle &gt; 320ms</w:t>
            </w:r>
          </w:p>
        </w:tc>
        <w:tc>
          <w:tcPr>
            <w:tcW w:w="6516" w:type="dxa"/>
            <w:shd w:val="clear" w:color="auto" w:fill="auto"/>
          </w:tcPr>
          <w:p w:rsidR="00265183" w:rsidRPr="00BB5FF1" w:rsidRDefault="00265183" w:rsidP="005B56F7">
            <w:pPr>
              <w:keepNext/>
              <w:keepLines/>
              <w:spacing w:after="0"/>
              <w:jc w:val="center"/>
              <w:rPr>
                <w:rFonts w:ascii="Arial" w:hAnsi="Arial"/>
                <w:b/>
                <w:sz w:val="18"/>
              </w:rPr>
            </w:pPr>
            <w:r w:rsidRPr="00BB5FF1">
              <w:rPr>
                <w:rFonts w:ascii="Arial" w:hAnsi="Arial"/>
                <w:sz w:val="18"/>
              </w:rPr>
              <w:t>M</w:t>
            </w:r>
            <w:r w:rsidRPr="00BB5FF1">
              <w:rPr>
                <w:rFonts w:ascii="Arial" w:hAnsi="Arial"/>
                <w:sz w:val="18"/>
                <w:vertAlign w:val="subscript"/>
              </w:rPr>
              <w:t>SSB_index_inter</w:t>
            </w:r>
            <w:r w:rsidRPr="00BB5FF1">
              <w:rPr>
                <w:rFonts w:ascii="Arial" w:hAnsi="Arial"/>
                <w:sz w:val="18"/>
              </w:rPr>
              <w:t xml:space="preserve"> x DRX cycle x CSSF</w:t>
            </w:r>
            <w:r w:rsidRPr="00BB5FF1">
              <w:rPr>
                <w:rFonts w:ascii="Arial" w:hAnsi="Arial"/>
                <w:sz w:val="18"/>
                <w:vertAlign w:val="subscript"/>
              </w:rPr>
              <w:t>inter</w:t>
            </w:r>
          </w:p>
        </w:tc>
      </w:tr>
      <w:tr w:rsidR="00265183" w:rsidRPr="00BB5FF1" w:rsidTr="005B56F7">
        <w:tc>
          <w:tcPr>
            <w:tcW w:w="8522" w:type="dxa"/>
            <w:gridSpan w:val="2"/>
            <w:shd w:val="clear" w:color="auto" w:fill="auto"/>
          </w:tcPr>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1: </w:t>
            </w:r>
            <w:r w:rsidRPr="00BB5FF1">
              <w:rPr>
                <w:rFonts w:ascii="Arial" w:hAnsi="Arial"/>
                <w:sz w:val="18"/>
              </w:rPr>
              <w:tab/>
              <w:t>DRX or non DRX requirements apply according to the conditions described in clause 3.6.1</w:t>
            </w:r>
          </w:p>
          <w:p w:rsidR="00265183" w:rsidRPr="00BB5FF1" w:rsidRDefault="00265183" w:rsidP="005B56F7">
            <w:pPr>
              <w:keepNext/>
              <w:keepLines/>
              <w:spacing w:after="0"/>
              <w:ind w:left="851" w:hanging="851"/>
              <w:rPr>
                <w:rFonts w:ascii="Arial" w:hAnsi="Arial"/>
                <w:sz w:val="18"/>
              </w:rPr>
            </w:pPr>
            <w:r w:rsidRPr="00BB5FF1">
              <w:rPr>
                <w:rFonts w:ascii="Arial" w:hAnsi="Arial"/>
                <w:sz w:val="18"/>
              </w:rPr>
              <w:t xml:space="preserve">NOTE 2: </w:t>
            </w:r>
            <w:r w:rsidRPr="00BB5FF1">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C90E9E" w:rsidRDefault="00265183" w:rsidP="00265183">
      <w:pPr>
        <w:keepNext/>
        <w:keepLines/>
        <w:spacing w:before="120"/>
        <w:outlineLvl w:val="3"/>
        <w:rPr>
          <w:ins w:id="127" w:author="Xiaoran ZHANG" w:date="2020-02-12T17:20:00Z"/>
          <w:rFonts w:ascii="Arial" w:hAnsi="Arial"/>
          <w:sz w:val="24"/>
        </w:rPr>
      </w:pPr>
      <w:ins w:id="128" w:author="Xiaoran ZHANG" w:date="2020-02-12T17:20:00Z">
        <w:r w:rsidRPr="0047556E">
          <w:rPr>
            <w:rFonts w:ascii="Arial" w:hAnsi="Arial" w:hint="eastAsia"/>
            <w:sz w:val="24"/>
          </w:rPr>
          <w:t>9.3.</w:t>
        </w:r>
        <w:r>
          <w:rPr>
            <w:rFonts w:ascii="Arial" w:hAnsi="Arial"/>
            <w:sz w:val="24"/>
          </w:rPr>
          <w:t>4</w:t>
        </w:r>
        <w:r w:rsidRPr="0047556E">
          <w:rPr>
            <w:rFonts w:ascii="Arial" w:hAnsi="Arial" w:hint="eastAsia"/>
            <w:sz w:val="24"/>
          </w:rPr>
          <w:t xml:space="preserve">.1 </w:t>
        </w:r>
        <w:r>
          <w:rPr>
            <w:rFonts w:ascii="Arial" w:hAnsi="Arial" w:hint="eastAsia"/>
            <w:sz w:val="24"/>
            <w:lang w:eastAsia="zh-CN"/>
          </w:rPr>
          <w:t xml:space="preserve"> Inter</w:t>
        </w:r>
        <w:r>
          <w:rPr>
            <w:rFonts w:ascii="Arial" w:hAnsi="Arial"/>
            <w:sz w:val="24"/>
            <w:lang w:eastAsia="zh-CN"/>
          </w:rPr>
          <w:t xml:space="preserve"> </w:t>
        </w:r>
        <w:r>
          <w:rPr>
            <w:rFonts w:ascii="Arial" w:hAnsi="Arial" w:hint="eastAsia"/>
            <w:sz w:val="24"/>
            <w:lang w:eastAsia="zh-CN"/>
          </w:rPr>
          <w:t xml:space="preserve">frequency </w:t>
        </w:r>
        <w:r>
          <w:rPr>
            <w:rFonts w:ascii="Arial" w:hAnsi="Arial"/>
            <w:sz w:val="24"/>
            <w:lang w:eastAsia="zh-CN"/>
          </w:rPr>
          <w:t>measurements</w:t>
        </w:r>
      </w:ins>
    </w:p>
    <w:p w:rsidR="00265183" w:rsidRPr="005153C2" w:rsidRDefault="00265183" w:rsidP="00265183">
      <w:pPr>
        <w:tabs>
          <w:tab w:val="left" w:pos="567"/>
        </w:tabs>
        <w:rPr>
          <w:rFonts w:cs="v4.2.0"/>
        </w:rPr>
      </w:pPr>
      <w:r w:rsidRPr="005153C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iCs/>
        </w:rPr>
        <w:t>10.1.4, 10.1.5, 10.1.9, 10.1.10, 10.1.14 and 10.1.15</w:t>
      </w:r>
      <w:r w:rsidRPr="005153C2">
        <w:rPr>
          <w:rFonts w:cs="v4.2.0"/>
        </w:rPr>
        <w:t>, respectively,</w:t>
      </w:r>
      <w:r w:rsidRPr="005153C2" w:rsidDel="006735C9">
        <w:rPr>
          <w:rFonts w:cs="v4.2.0"/>
        </w:rPr>
        <w:t xml:space="preserve"> </w:t>
      </w:r>
      <w:r w:rsidRPr="005153C2">
        <w:t xml:space="preserve"> as shown in table 9.3.5-1 and 9.3.5-2</w:t>
      </w:r>
      <w:r w:rsidRPr="005153C2">
        <w:rPr>
          <w:rFonts w:cs="v4.2.0"/>
        </w:rPr>
        <w:t>:</w:t>
      </w:r>
    </w:p>
    <w:p w:rsidR="00265183" w:rsidRPr="005153C2" w:rsidRDefault="00265183" w:rsidP="00265183">
      <w:pPr>
        <w:keepNext/>
        <w:keepLines/>
        <w:spacing w:before="60"/>
        <w:jc w:val="center"/>
        <w:rPr>
          <w:rFonts w:ascii="Arial" w:hAnsi="Arial"/>
          <w:b/>
        </w:rPr>
      </w:pPr>
      <w:r w:rsidRPr="005153C2">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7"/>
        <w:gridCol w:w="6525"/>
      </w:tblGrid>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max(200ms, (8) x max(MGRP, SMTC period</w:t>
            </w:r>
            <w:r w:rsidRPr="005153C2">
              <w:rPr>
                <w:rFonts w:ascii="Malgun Gothic" w:eastAsia="Malgun Gothic" w:hAnsi="Malgun Gothic"/>
                <w:sz w:val="18"/>
                <w:lang w:eastAsia="zh-TW"/>
              </w:rPr>
              <w:t>)</w:t>
            </w:r>
            <w:r w:rsidRPr="005153C2">
              <w:rPr>
                <w:rFonts w:ascii="Arial" w:hAnsi="Arial"/>
                <w:sz w:val="18"/>
              </w:rPr>
              <w:t>)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max(200ms, ceil</w:t>
            </w:r>
            <w:r w:rsidRPr="005153C2">
              <w:rPr>
                <w:rFonts w:ascii="Malgun Gothic" w:eastAsia="Malgun Gothic" w:hAnsi="Malgun Gothic"/>
                <w:sz w:val="18"/>
                <w:lang w:eastAsia="zh-TW"/>
              </w:rPr>
              <w:t>(</w:t>
            </w:r>
            <w:r w:rsidRPr="005153C2">
              <w:rPr>
                <w:rFonts w:ascii="Arial" w:hAnsi="Arial"/>
                <w:sz w:val="18"/>
              </w:rPr>
              <w:t>8 x 1.5</w:t>
            </w:r>
            <w:r w:rsidRPr="005153C2">
              <w:rPr>
                <w:rFonts w:ascii="Malgun Gothic" w:eastAsia="Malgun Gothic" w:hAnsi="Malgun Gothic"/>
                <w:sz w:val="18"/>
                <w:lang w:eastAsia="zh-TW"/>
              </w:rPr>
              <w:t>)</w:t>
            </w:r>
            <w:r w:rsidRPr="005153C2">
              <w:rPr>
                <w:rFonts w:ascii="Arial" w:hAnsi="Arial"/>
                <w:sz w:val="18"/>
              </w:rPr>
              <w:t xml:space="preserve"> x max(MGRP, SMTC period, DRX cycle))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(8) x DRX cycle x CSSF</w:t>
            </w:r>
            <w:r w:rsidRPr="005153C2">
              <w:rPr>
                <w:rFonts w:ascii="Arial" w:hAnsi="Arial"/>
                <w:sz w:val="18"/>
                <w:vertAlign w:val="subscript"/>
              </w:rPr>
              <w:t>inter</w:t>
            </w:r>
          </w:p>
        </w:tc>
      </w:tr>
      <w:tr w:rsidR="00265183" w:rsidRPr="005153C2" w:rsidTr="005B56F7">
        <w:trPr>
          <w:trHeight w:val="70"/>
        </w:trPr>
        <w:tc>
          <w:tcPr>
            <w:tcW w:w="9241" w:type="dxa"/>
            <w:gridSpan w:val="2"/>
            <w:shd w:val="clear" w:color="auto" w:fill="auto"/>
          </w:tcPr>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5153C2" w:rsidRDefault="00265183" w:rsidP="00265183">
      <w:pPr>
        <w:rPr>
          <w:b/>
        </w:rPr>
      </w:pPr>
    </w:p>
    <w:p w:rsidR="00265183" w:rsidRPr="005153C2" w:rsidRDefault="00265183" w:rsidP="00265183">
      <w:pPr>
        <w:keepNext/>
        <w:keepLines/>
        <w:spacing w:before="60"/>
        <w:jc w:val="center"/>
        <w:rPr>
          <w:rFonts w:ascii="Arial" w:hAnsi="Arial"/>
          <w:b/>
        </w:rPr>
      </w:pPr>
      <w:r w:rsidRPr="005153C2">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7"/>
        <w:gridCol w:w="6525"/>
      </w:tblGrid>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SSB_measurement_period_inter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max(400ms, M</w:t>
            </w:r>
            <w:r w:rsidRPr="005153C2">
              <w:rPr>
                <w:rFonts w:ascii="Arial" w:hAnsi="Arial"/>
                <w:sz w:val="18"/>
                <w:vertAlign w:val="subscript"/>
              </w:rPr>
              <w:t xml:space="preserve">meas_period_inter </w:t>
            </w:r>
            <w:r w:rsidRPr="005153C2">
              <w:rPr>
                <w:rFonts w:ascii="Arial" w:hAnsi="Arial"/>
                <w:sz w:val="18"/>
              </w:rPr>
              <w:t>x max(MGRP, SMTC period))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max(400ms, (1.5 x M</w:t>
            </w:r>
            <w:r w:rsidRPr="005153C2">
              <w:rPr>
                <w:rFonts w:ascii="Arial" w:hAnsi="Arial"/>
                <w:sz w:val="18"/>
                <w:vertAlign w:val="subscript"/>
              </w:rPr>
              <w:t>meas_period_inter</w:t>
            </w:r>
            <w:r w:rsidRPr="005153C2">
              <w:rPr>
                <w:rFonts w:ascii="Arial" w:hAnsi="Arial"/>
                <w:sz w:val="18"/>
              </w:rPr>
              <w:t>) x max(MGRP, SMTC period, DRX cycle)</w:t>
            </w:r>
            <w:r>
              <w:rPr>
                <w:rFonts w:ascii="Arial" w:hAnsi="Arial"/>
                <w:sz w:val="18"/>
              </w:rPr>
              <w:t>)</w:t>
            </w:r>
            <w:r w:rsidRPr="005153C2">
              <w:rPr>
                <w:rFonts w:ascii="Arial" w:hAnsi="Arial"/>
                <w:sz w:val="18"/>
              </w:rPr>
              <w:t xml:space="preserve"> x CSSF</w:t>
            </w:r>
            <w:r w:rsidRPr="005153C2">
              <w:rPr>
                <w:rFonts w:ascii="Arial" w:hAnsi="Arial"/>
                <w:sz w:val="18"/>
                <w:vertAlign w:val="subscript"/>
              </w:rPr>
              <w:t>inter</w:t>
            </w:r>
          </w:p>
        </w:tc>
      </w:tr>
      <w:tr w:rsidR="00265183" w:rsidRPr="005153C2" w:rsidTr="005B56F7">
        <w:tc>
          <w:tcPr>
            <w:tcW w:w="2122"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rsidR="00265183" w:rsidRPr="005153C2" w:rsidRDefault="00265183" w:rsidP="005B56F7">
            <w:pPr>
              <w:keepNext/>
              <w:keepLines/>
              <w:spacing w:after="0"/>
              <w:jc w:val="center"/>
              <w:rPr>
                <w:rFonts w:ascii="Arial" w:hAnsi="Arial"/>
                <w:b/>
                <w:sz w:val="18"/>
              </w:rPr>
            </w:pPr>
            <w:r w:rsidRPr="005153C2">
              <w:rPr>
                <w:rFonts w:ascii="Arial" w:hAnsi="Arial"/>
                <w:sz w:val="18"/>
              </w:rPr>
              <w:t>M</w:t>
            </w:r>
            <w:r w:rsidRPr="005153C2">
              <w:rPr>
                <w:rFonts w:ascii="Arial" w:hAnsi="Arial"/>
                <w:sz w:val="18"/>
                <w:vertAlign w:val="subscript"/>
              </w:rPr>
              <w:t>meas_period_inter</w:t>
            </w:r>
            <w:r w:rsidRPr="005153C2">
              <w:rPr>
                <w:rFonts w:ascii="Arial" w:hAnsi="Arial"/>
                <w:sz w:val="18"/>
              </w:rPr>
              <w:t xml:space="preserve"> x DRX cycle x CSSF</w:t>
            </w:r>
            <w:r w:rsidRPr="005153C2">
              <w:rPr>
                <w:rFonts w:ascii="Arial" w:hAnsi="Arial"/>
                <w:sz w:val="18"/>
                <w:vertAlign w:val="subscript"/>
              </w:rPr>
              <w:t>inter</w:t>
            </w:r>
          </w:p>
        </w:tc>
      </w:tr>
      <w:tr w:rsidR="00265183" w:rsidRPr="005153C2" w:rsidTr="005B56F7">
        <w:trPr>
          <w:trHeight w:val="70"/>
        </w:trPr>
        <w:tc>
          <w:tcPr>
            <w:tcW w:w="9241" w:type="dxa"/>
            <w:gridSpan w:val="2"/>
            <w:shd w:val="clear" w:color="auto" w:fill="auto"/>
          </w:tcPr>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rsidR="00265183" w:rsidRPr="005153C2" w:rsidRDefault="00265183" w:rsidP="005B56F7">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rsidR="00265183" w:rsidRPr="00001C81" w:rsidRDefault="00265183" w:rsidP="00265183">
      <w:pPr>
        <w:pStyle w:val="B10"/>
        <w:ind w:left="0" w:firstLine="0"/>
        <w:rPr>
          <w:del w:id="129" w:author="Xiaoran ZHANG" w:date="2020-02-12T17:20:00Z"/>
          <w:lang w:eastAsia="zh-CN"/>
        </w:rPr>
      </w:pPr>
    </w:p>
    <w:p w:rsidR="00265183" w:rsidRPr="00271268" w:rsidRDefault="00265183" w:rsidP="00265183">
      <w:pPr>
        <w:rPr>
          <w:del w:id="130" w:author="Xiaoran ZHANG" w:date="2020-02-12T17:20:00Z"/>
          <w:lang w:eastAsia="zh-CN"/>
        </w:rPr>
      </w:pPr>
    </w:p>
    <w:p w:rsidR="00265183" w:rsidRDefault="00265183" w:rsidP="00265183">
      <w:pPr>
        <w:keepNext/>
        <w:keepLines/>
        <w:spacing w:before="120"/>
        <w:outlineLvl w:val="2"/>
        <w:rPr>
          <w:ins w:id="131" w:author="Xiaoran ZHANG" w:date="2020-02-12T17:20:00Z"/>
          <w:rFonts w:ascii="Arial" w:hAnsi="Arial"/>
          <w:sz w:val="28"/>
          <w:lang w:eastAsia="zh-CN"/>
        </w:rPr>
      </w:pPr>
      <w:ins w:id="132" w:author="Xiaoran ZHANG" w:date="2020-02-12T17:20:00Z">
        <w:r>
          <w:rPr>
            <w:rFonts w:ascii="Arial" w:hAnsi="Arial" w:hint="eastAsia"/>
            <w:sz w:val="28"/>
            <w:lang w:eastAsia="zh-CN"/>
          </w:rPr>
          <w:t>9</w:t>
        </w:r>
        <w:r>
          <w:rPr>
            <w:rFonts w:ascii="Arial" w:hAnsi="Arial"/>
            <w:sz w:val="28"/>
            <w:lang w:eastAsia="zh-CN"/>
          </w:rPr>
          <w:t>.3.5</w:t>
        </w:r>
        <w:r>
          <w:rPr>
            <w:rFonts w:ascii="Arial" w:hAnsi="Arial"/>
            <w:sz w:val="28"/>
            <w:lang w:eastAsia="zh-CN"/>
          </w:rPr>
          <w:tab/>
          <w:t>Inter frequency measurements without measurement gaps</w:t>
        </w:r>
      </w:ins>
    </w:p>
    <w:p w:rsidR="00265183" w:rsidRPr="0047556E" w:rsidRDefault="00265183" w:rsidP="00265183">
      <w:pPr>
        <w:keepNext/>
        <w:keepLines/>
        <w:spacing w:before="120"/>
        <w:outlineLvl w:val="3"/>
        <w:rPr>
          <w:ins w:id="133" w:author="Xiaoran ZHANG" w:date="2020-02-12T17:20:00Z"/>
          <w:rFonts w:ascii="Arial" w:hAnsi="Arial"/>
          <w:sz w:val="24"/>
        </w:rPr>
      </w:pPr>
      <w:ins w:id="134" w:author="Xiaoran ZHANG" w:date="2020-02-12T17:20:00Z">
        <w:r w:rsidRPr="0047556E">
          <w:rPr>
            <w:rFonts w:ascii="Arial" w:hAnsi="Arial" w:hint="eastAsia"/>
            <w:sz w:val="24"/>
          </w:rPr>
          <w:t>9.3.</w:t>
        </w:r>
        <w:r>
          <w:rPr>
            <w:rFonts w:ascii="Arial" w:hAnsi="Arial"/>
            <w:sz w:val="24"/>
          </w:rPr>
          <w:t>5</w:t>
        </w:r>
        <w:r w:rsidRPr="0047556E">
          <w:rPr>
            <w:rFonts w:ascii="Arial" w:hAnsi="Arial" w:hint="eastAsia"/>
            <w:sz w:val="24"/>
          </w:rPr>
          <w:t xml:space="preserve">.1 </w:t>
        </w:r>
        <w:r>
          <w:rPr>
            <w:rFonts w:ascii="Arial" w:hAnsi="Arial" w:hint="eastAsia"/>
            <w:sz w:val="24"/>
            <w:lang w:eastAsia="zh-CN"/>
          </w:rPr>
          <w:t xml:space="preserve"> Inter</w:t>
        </w:r>
        <w:r>
          <w:rPr>
            <w:rFonts w:ascii="Arial" w:hAnsi="Arial"/>
            <w:sz w:val="24"/>
            <w:lang w:eastAsia="zh-CN"/>
          </w:rPr>
          <w:t xml:space="preserve"> </w:t>
        </w:r>
        <w:r>
          <w:rPr>
            <w:rFonts w:ascii="Arial" w:hAnsi="Arial" w:hint="eastAsia"/>
            <w:sz w:val="24"/>
            <w:lang w:eastAsia="zh-CN"/>
          </w:rPr>
          <w:t>frequency C</w:t>
        </w:r>
        <w:r w:rsidRPr="0047556E">
          <w:rPr>
            <w:rFonts w:ascii="Arial" w:hAnsi="Arial" w:hint="eastAsia"/>
            <w:sz w:val="24"/>
          </w:rPr>
          <w:t>ell identification</w:t>
        </w:r>
      </w:ins>
    </w:p>
    <w:p w:rsidR="00265183" w:rsidRPr="00C0357E" w:rsidRDefault="00265183" w:rsidP="00265183">
      <w:pPr>
        <w:tabs>
          <w:tab w:val="left" w:pos="567"/>
        </w:tabs>
        <w:rPr>
          <w:ins w:id="135" w:author="Xiaoran ZHANG" w:date="2020-02-12T17:20:00Z"/>
          <w:vertAlign w:val="subscript"/>
          <w:lang w:eastAsia="zh-CN"/>
        </w:rPr>
      </w:pPr>
      <w:ins w:id="136" w:author="Xiaoran ZHANG" w:date="2020-02-12T17:20:00Z">
        <w:r w:rsidRPr="00C0357E">
          <w:rPr>
            <w:rFonts w:cs="v4.2.0"/>
          </w:rPr>
          <w:t>UE shall be able to identify a new detectable inter frequency cell within T</w:t>
        </w:r>
        <w:r w:rsidRPr="00C0357E">
          <w:rPr>
            <w:rFonts w:cs="v4.2.0"/>
            <w:vertAlign w:val="subscript"/>
          </w:rPr>
          <w:t>identify_inter_without_</w:t>
        </w:r>
        <w:r w:rsidRPr="00C0357E">
          <w:rPr>
            <w:rFonts w:eastAsia="Malgun Gothic" w:cs="v4.2.0"/>
            <w:vertAlign w:val="subscript"/>
            <w:lang w:eastAsia="ko-KR"/>
          </w:rPr>
          <w:t>index</w:t>
        </w:r>
        <w:r w:rsidRPr="00C0357E">
          <w:rPr>
            <w:rFonts w:cs="v4.2.0"/>
          </w:rPr>
          <w:t xml:space="preserve"> </w:t>
        </w:r>
        <w:r w:rsidRPr="00C0357E">
          <w:t>if UE is not indicated to report SSB based RRM measurement result with the associated SSB index (</w:t>
        </w:r>
        <w:r w:rsidRPr="00C0357E">
          <w:rPr>
            <w:i/>
          </w:rPr>
          <w:t xml:space="preserve">reportQuantityRsIndexes </w:t>
        </w:r>
        <w:r w:rsidRPr="00C0357E">
          <w:rPr>
            <w:lang w:eastAsia="ko-KR"/>
          </w:rPr>
          <w:t>or</w:t>
        </w:r>
        <w:r w:rsidRPr="00C0357E">
          <w:rPr>
            <w:i/>
            <w:lang w:eastAsia="ko-KR"/>
          </w:rPr>
          <w:t xml:space="preserve"> maxNrofRSIndexesToReport </w:t>
        </w:r>
        <w:r w:rsidRPr="00C0357E">
          <w:rPr>
            <w:lang w:eastAsia="ko-KR"/>
          </w:rPr>
          <w:t xml:space="preserve">is not </w:t>
        </w:r>
        <w:r w:rsidRPr="00C0357E">
          <w:t>configured)</w:t>
        </w:r>
        <w:r w:rsidRPr="00C0357E">
          <w:rPr>
            <w:rFonts w:cs="v4.2.0"/>
          </w:rPr>
          <w:t xml:space="preserve">. Otherwise UE shall be </w:t>
        </w:r>
        <w:r w:rsidRPr="00C0357E">
          <w:rPr>
            <w:rFonts w:cs="v4.2.0"/>
          </w:rPr>
          <w:lastRenderedPageBreak/>
          <w:t>able to identify a new detectable inter frequency cell within T</w:t>
        </w:r>
        <w:r w:rsidRPr="00C0357E">
          <w:rPr>
            <w:rFonts w:cs="v4.2.0"/>
            <w:vertAlign w:val="subscript"/>
          </w:rPr>
          <w:t>identify_inter_with_index</w:t>
        </w:r>
        <w:r w:rsidRPr="00C0357E">
          <w:rPr>
            <w:lang w:eastAsia="zh-CN"/>
          </w:rPr>
          <w:t>. The UE shall be able to identify a new detectable inter frequency SS block of an already detected cell within</w:t>
        </w:r>
        <w:r w:rsidRPr="00C0357E">
          <w:t xml:space="preserve"> T</w:t>
        </w:r>
        <w:r w:rsidRPr="00C0357E">
          <w:rPr>
            <w:vertAlign w:val="subscript"/>
          </w:rPr>
          <w:t>identify_inter_without_index</w:t>
        </w:r>
        <w:r w:rsidRPr="00C0357E">
          <w:rPr>
            <w:vertAlign w:val="subscript"/>
            <w:lang w:eastAsia="zh-CN"/>
          </w:rPr>
          <w:t>.</w:t>
        </w:r>
      </w:ins>
    </w:p>
    <w:p w:rsidR="00265183" w:rsidRPr="00C0357E" w:rsidRDefault="00265183" w:rsidP="00265183">
      <w:pPr>
        <w:jc w:val="center"/>
        <w:rPr>
          <w:ins w:id="137" w:author="Xiaoran ZHANG" w:date="2020-02-12T17:20:00Z"/>
        </w:rPr>
      </w:pPr>
      <w:ins w:id="138" w:author="Xiaoran ZHANG" w:date="2020-02-12T17:20:00Z">
        <w:r w:rsidRPr="00C0357E">
          <w:t>T</w:t>
        </w:r>
        <w:r w:rsidRPr="00C0357E">
          <w:rPr>
            <w:vertAlign w:val="subscript"/>
          </w:rPr>
          <w:t xml:space="preserve">identify_inter_without_index </w:t>
        </w:r>
        <w:r w:rsidRPr="00C0357E">
          <w:t>= (T</w:t>
        </w:r>
        <w:r w:rsidRPr="00C0357E">
          <w:rPr>
            <w:vertAlign w:val="subscript"/>
          </w:rPr>
          <w:t>PSS/SSS_sync_inter</w:t>
        </w:r>
        <w:r w:rsidRPr="00C0357E">
          <w:t xml:space="preserve"> + T</w:t>
        </w:r>
        <w:r w:rsidRPr="00C0357E">
          <w:rPr>
            <w:vertAlign w:val="subscript"/>
          </w:rPr>
          <w:t xml:space="preserve"> SSB_measurement_period_inter</w:t>
        </w:r>
        <w:r w:rsidRPr="00C0357E">
          <w:t>) ms</w:t>
        </w:r>
      </w:ins>
    </w:p>
    <w:p w:rsidR="00265183" w:rsidRPr="00C0357E" w:rsidRDefault="00265183" w:rsidP="00265183">
      <w:pPr>
        <w:jc w:val="center"/>
        <w:rPr>
          <w:ins w:id="139" w:author="Xiaoran ZHANG" w:date="2020-02-12T17:20:00Z"/>
        </w:rPr>
      </w:pPr>
      <w:ins w:id="140" w:author="Xiaoran ZHANG" w:date="2020-02-12T17:20:00Z">
        <w:r w:rsidRPr="00C0357E">
          <w:t>T</w:t>
        </w:r>
        <w:r w:rsidRPr="00C0357E">
          <w:rPr>
            <w:vertAlign w:val="subscript"/>
          </w:rPr>
          <w:t xml:space="preserve">identify_inter_with_index </w:t>
        </w:r>
        <w:r w:rsidRPr="00C0357E">
          <w:t>= (T</w:t>
        </w:r>
        <w:r w:rsidRPr="00C0357E">
          <w:rPr>
            <w:vertAlign w:val="subscript"/>
          </w:rPr>
          <w:t>PSS/SSS_sync_inter</w:t>
        </w:r>
        <w:r w:rsidRPr="00C0357E">
          <w:t xml:space="preserve"> + T</w:t>
        </w:r>
        <w:r w:rsidRPr="00C0357E">
          <w:rPr>
            <w:vertAlign w:val="subscript"/>
          </w:rPr>
          <w:t xml:space="preserve"> SSB_measurement_period_inter </w:t>
        </w:r>
        <w:r w:rsidRPr="00C0357E">
          <w:t>+ T</w:t>
        </w:r>
        <w:r w:rsidRPr="00C0357E">
          <w:rPr>
            <w:vertAlign w:val="subscript"/>
          </w:rPr>
          <w:t>SSB_time_index_inter</w:t>
        </w:r>
        <w:r w:rsidRPr="00C0357E">
          <w:t>) ms</w:t>
        </w:r>
      </w:ins>
    </w:p>
    <w:p w:rsidR="00265183" w:rsidRPr="00C0357E" w:rsidRDefault="00265183" w:rsidP="00265183">
      <w:pPr>
        <w:rPr>
          <w:ins w:id="141" w:author="Xiaoran ZHANG" w:date="2020-02-12T17:20:00Z"/>
        </w:rPr>
      </w:pPr>
      <w:ins w:id="142" w:author="Xiaoran ZHANG" w:date="2020-02-12T17:20:00Z">
        <w:r w:rsidRPr="00C0357E">
          <w:t>Where:</w:t>
        </w:r>
      </w:ins>
    </w:p>
    <w:p w:rsidR="00265183" w:rsidRPr="00C0357E" w:rsidRDefault="00265183" w:rsidP="00265183">
      <w:pPr>
        <w:pStyle w:val="B10"/>
        <w:rPr>
          <w:ins w:id="143" w:author="Xiaoran ZHANG" w:date="2020-02-12T17:20:00Z"/>
        </w:rPr>
      </w:pPr>
      <w:ins w:id="144" w:author="Xiaoran ZHANG" w:date="2020-02-12T17:20:00Z">
        <w:r w:rsidRPr="00C0357E">
          <w:rPr>
            <w:lang w:val="en-US"/>
          </w:rPr>
          <w:tab/>
        </w:r>
        <w:r w:rsidRPr="00C0357E">
          <w:t>T</w:t>
        </w:r>
        <w:r w:rsidRPr="00C0357E">
          <w:rPr>
            <w:vertAlign w:val="subscript"/>
          </w:rPr>
          <w:t>PSS/SSS_sync_inter</w:t>
        </w:r>
        <w:r w:rsidRPr="00C0357E">
          <w:t>: it is the time period used in PSS/SSS detection given in table 9.3.4-1 and table 9.3.4-2.</w:t>
        </w:r>
      </w:ins>
    </w:p>
    <w:p w:rsidR="00265183" w:rsidRPr="00C0357E" w:rsidRDefault="00265183" w:rsidP="00265183">
      <w:pPr>
        <w:pStyle w:val="B10"/>
        <w:rPr>
          <w:ins w:id="145" w:author="Xiaoran ZHANG" w:date="2020-02-12T17:20:00Z"/>
        </w:rPr>
      </w:pPr>
      <w:ins w:id="146" w:author="Xiaoran ZHANG" w:date="2020-02-12T17:20:00Z">
        <w:r w:rsidRPr="00C0357E">
          <w:tab/>
          <w:t>T</w:t>
        </w:r>
        <w:r w:rsidRPr="00C0357E">
          <w:rPr>
            <w:vertAlign w:val="subscript"/>
          </w:rPr>
          <w:t>SSB_time_index_inter</w:t>
        </w:r>
        <w:r w:rsidRPr="00C0357E">
          <w:t>: it is the time period used to acquire the index of the SSB being measured given in table 9.3.4-3 and table 9.3.4-4.</w:t>
        </w:r>
      </w:ins>
    </w:p>
    <w:p w:rsidR="00265183" w:rsidRDefault="00265183" w:rsidP="00265183">
      <w:pPr>
        <w:pStyle w:val="B10"/>
        <w:rPr>
          <w:ins w:id="147" w:author="Xiaoran ZHANG" w:date="2020-02-12T17:20:00Z"/>
          <w:lang w:eastAsia="zh-CN"/>
        </w:rPr>
      </w:pPr>
      <w:ins w:id="148" w:author="Xiaoran ZHANG" w:date="2020-02-12T17:20:00Z">
        <w:r w:rsidRPr="00C0357E">
          <w:tab/>
          <w:t>T</w:t>
        </w:r>
        <w:r w:rsidRPr="00C0357E">
          <w:rPr>
            <w:vertAlign w:val="subscript"/>
          </w:rPr>
          <w:t xml:space="preserve"> SSB_measurement_period_inter</w:t>
        </w:r>
        <w:r w:rsidRPr="00C0357E">
          <w:t>: equal to a measurement period of SSB based measurement given in table 9.3.5-1 and table 9.3.5-2.</w:t>
        </w:r>
      </w:ins>
    </w:p>
    <w:p w:rsidR="00265183" w:rsidRDefault="00265183" w:rsidP="00265183">
      <w:pPr>
        <w:pStyle w:val="B10"/>
        <w:rPr>
          <w:ins w:id="149" w:author="Xiaoran ZHANG" w:date="2020-02-12T17:20:00Z"/>
        </w:rPr>
      </w:pPr>
      <w:ins w:id="150" w:author="Xiaoran ZHANG" w:date="2020-02-12T17:20:00Z">
        <w:r w:rsidRPr="00C0357E">
          <w:tab/>
          <w:t>CSSF</w:t>
        </w:r>
        <w:r w:rsidRPr="00C0357E">
          <w:rPr>
            <w:vertAlign w:val="subscript"/>
          </w:rPr>
          <w:t>inter</w:t>
        </w:r>
        <w:r w:rsidRPr="00C0357E">
          <w:t xml:space="preserve">: it is a carrier specific scaling factor and is determined </w:t>
        </w:r>
        <w:r w:rsidRPr="000D3DDD">
          <w:t>according to CSSF</w:t>
        </w:r>
        <w:r w:rsidRPr="000D3DDD">
          <w:rPr>
            <w:vertAlign w:val="subscript"/>
          </w:rPr>
          <w:t xml:space="preserve">outside_gap,i </w:t>
        </w:r>
        <w:r w:rsidRPr="000D3DDD">
          <w:t xml:space="preserve">in clause 9.1.5.1 for measurement conducted outside measurement gaps, i.e. when </w:t>
        </w:r>
        <w:r w:rsidRPr="000D3DDD">
          <w:rPr>
            <w:rFonts w:hint="eastAsia"/>
            <w:lang w:eastAsia="zh-CN"/>
          </w:rPr>
          <w:t>interfrequency</w:t>
        </w:r>
        <w:r w:rsidRPr="000D3DDD">
          <w:t xml:space="preserve"> SMTC is fully non overlapping or partially overlapping with measurement gaps</w:t>
        </w:r>
        <w:r>
          <w:t>.</w:t>
        </w:r>
      </w:ins>
    </w:p>
    <w:p w:rsidR="00265183" w:rsidRPr="00C915B9" w:rsidRDefault="00265183" w:rsidP="00265183">
      <w:pPr>
        <w:pStyle w:val="B10"/>
        <w:ind w:firstLine="0"/>
        <w:rPr>
          <w:ins w:id="151" w:author="Xiaoran ZHANG" w:date="2020-02-12T17:20:00Z"/>
        </w:rPr>
      </w:pPr>
      <w:ins w:id="152" w:author="Xiaoran ZHANG" w:date="2020-02-12T17:20:00Z">
        <w:r w:rsidRPr="00C915B9">
          <w:t>M</w:t>
        </w:r>
        <w:r w:rsidRPr="00C915B9">
          <w:rPr>
            <w:vertAlign w:val="subscript"/>
          </w:rPr>
          <w:t>pss/sss_sync_inter</w:t>
        </w:r>
        <w:r w:rsidRPr="00C915B9">
          <w:t>: For a UE supporting FR2 power class 1, M</w:t>
        </w:r>
        <w:r w:rsidRPr="00C915B9">
          <w:rPr>
            <w:vertAlign w:val="subscript"/>
          </w:rPr>
          <w:t xml:space="preserve">pss/sss_sync_inter </w:t>
        </w:r>
        <w:r w:rsidRPr="00C915B9">
          <w:t xml:space="preserve">= </w:t>
        </w:r>
        <w:r w:rsidR="006C53BE" w:rsidRPr="00C915B9">
          <w:t>40</w:t>
        </w:r>
        <w:r w:rsidRPr="00C915B9">
          <w:t xml:space="preserve"> samples. For a UE supporting FR2 power class 2, M</w:t>
        </w:r>
        <w:r w:rsidRPr="00C915B9">
          <w:rPr>
            <w:vertAlign w:val="subscript"/>
          </w:rPr>
          <w:t xml:space="preserve">pss/sss_sync_inter </w:t>
        </w:r>
        <w:r w:rsidRPr="00C915B9">
          <w:t xml:space="preserve">= </w:t>
        </w:r>
        <w:r w:rsidR="006C53BE" w:rsidRPr="00C915B9">
          <w:t>24</w:t>
        </w:r>
        <w:r w:rsidRPr="00C915B9">
          <w:t xml:space="preserve"> samples. For a UE supporting FR2 power class 3, M</w:t>
        </w:r>
        <w:r w:rsidRPr="00C915B9">
          <w:rPr>
            <w:vertAlign w:val="subscript"/>
          </w:rPr>
          <w:t xml:space="preserve">pss/sss_sync_inter </w:t>
        </w:r>
        <w:r w:rsidRPr="00C915B9">
          <w:t xml:space="preserve">= </w:t>
        </w:r>
        <w:r w:rsidR="006C53BE" w:rsidRPr="00C915B9">
          <w:t>24</w:t>
        </w:r>
        <w:r w:rsidRPr="00C915B9">
          <w:t xml:space="preserve"> samples. For a UE supporting FR2 power class 4, M</w:t>
        </w:r>
        <w:r w:rsidRPr="00C915B9">
          <w:rPr>
            <w:vertAlign w:val="subscript"/>
          </w:rPr>
          <w:t xml:space="preserve">pss/sss_sync </w:t>
        </w:r>
        <w:r w:rsidRPr="00C915B9">
          <w:t xml:space="preserve">= </w:t>
        </w:r>
        <w:r w:rsidR="006C53BE" w:rsidRPr="00C915B9">
          <w:t>24</w:t>
        </w:r>
        <w:r w:rsidRPr="00C915B9">
          <w:t xml:space="preserve"> samples.</w:t>
        </w:r>
      </w:ins>
    </w:p>
    <w:p w:rsidR="00265183" w:rsidRPr="00C915B9" w:rsidRDefault="00265183" w:rsidP="00265183">
      <w:pPr>
        <w:pStyle w:val="B10"/>
        <w:ind w:firstLine="0"/>
        <w:rPr>
          <w:ins w:id="153" w:author="Xiaoran ZHANG" w:date="2020-02-12T17:20:00Z"/>
        </w:rPr>
      </w:pPr>
      <w:ins w:id="154" w:author="Xiaoran ZHANG" w:date="2020-02-12T17:20:00Z">
        <w:r w:rsidRPr="00C915B9">
          <w:t>M</w:t>
        </w:r>
        <w:r w:rsidRPr="00C915B9">
          <w:rPr>
            <w:vertAlign w:val="subscript"/>
          </w:rPr>
          <w:t>SSB_index_inter</w:t>
        </w:r>
        <w:r w:rsidRPr="00C915B9">
          <w:t>: For a UE supporting power class 1, M</w:t>
        </w:r>
        <w:r w:rsidRPr="00C915B9">
          <w:rPr>
            <w:vertAlign w:val="subscript"/>
          </w:rPr>
          <w:t>SSB_index_inter</w:t>
        </w:r>
        <w:r w:rsidRPr="00C915B9">
          <w:t xml:space="preserve"> = 40 samples. For a vehicle mounted UE supporting power class 2, M</w:t>
        </w:r>
        <w:r w:rsidRPr="00C915B9">
          <w:rPr>
            <w:vertAlign w:val="subscript"/>
          </w:rPr>
          <w:t xml:space="preserve">pss/sss_sync_inter </w:t>
        </w:r>
        <w:r w:rsidRPr="00C915B9">
          <w:t>= 24 samples. For a UE supporting power class 3, M</w:t>
        </w:r>
        <w:r w:rsidRPr="00C915B9">
          <w:rPr>
            <w:vertAlign w:val="subscript"/>
          </w:rPr>
          <w:t>SSB_index_inter</w:t>
        </w:r>
        <w:r w:rsidRPr="00C915B9">
          <w:t xml:space="preserve"> = 24 samples. For a UE supporting power class 4, M</w:t>
        </w:r>
        <w:r w:rsidRPr="00C915B9">
          <w:rPr>
            <w:vertAlign w:val="subscript"/>
          </w:rPr>
          <w:t>meas_period_inter</w:t>
        </w:r>
        <w:r w:rsidRPr="00C915B9">
          <w:t xml:space="preserve"> = 24 samples.</w:t>
        </w:r>
      </w:ins>
    </w:p>
    <w:p w:rsidR="00265183" w:rsidRDefault="00265183" w:rsidP="00265183">
      <w:pPr>
        <w:pStyle w:val="B10"/>
        <w:ind w:firstLine="0"/>
        <w:rPr>
          <w:ins w:id="155" w:author="Xiaoran ZHANG" w:date="2020-02-12T17:20:00Z"/>
          <w:lang w:eastAsia="zh-CN"/>
        </w:rPr>
      </w:pPr>
      <w:ins w:id="156" w:author="Xiaoran ZHANG" w:date="2020-02-12T17:20:00Z">
        <w:r w:rsidRPr="00C915B9">
          <w:t>M</w:t>
        </w:r>
        <w:r w:rsidRPr="00C915B9">
          <w:rPr>
            <w:vertAlign w:val="subscript"/>
          </w:rPr>
          <w:t>meas_period_inter</w:t>
        </w:r>
        <w:r w:rsidRPr="00C915B9">
          <w:t>: For a UE supporting FR2 power class 1, M</w:t>
        </w:r>
        <w:r w:rsidRPr="00C915B9">
          <w:rPr>
            <w:vertAlign w:val="subscript"/>
          </w:rPr>
          <w:t>meas_period_inter</w:t>
        </w:r>
        <w:r w:rsidRPr="00C915B9">
          <w:t xml:space="preserve"> =</w:t>
        </w:r>
        <w:r w:rsidR="006C53BE" w:rsidRPr="00C915B9">
          <w:t>40</w:t>
        </w:r>
        <w:r w:rsidRPr="00C915B9">
          <w:t xml:space="preserve"> samples. For a vehicle mounted UE supporting FR2 power class 2, M</w:t>
        </w:r>
        <w:r w:rsidRPr="00C915B9">
          <w:rPr>
            <w:vertAlign w:val="subscript"/>
          </w:rPr>
          <w:t>pss/sss_sync_inter</w:t>
        </w:r>
        <w:r w:rsidRPr="00C915B9">
          <w:t>=</w:t>
        </w:r>
        <w:r w:rsidR="006C53BE" w:rsidRPr="00C915B9">
          <w:t>24</w:t>
        </w:r>
        <w:r w:rsidRPr="00C915B9">
          <w:t xml:space="preserve"> samples. For a UE supporting FR2 power class 3, M</w:t>
        </w:r>
        <w:r w:rsidRPr="00C915B9">
          <w:rPr>
            <w:vertAlign w:val="subscript"/>
          </w:rPr>
          <w:t>meas_period_inter</w:t>
        </w:r>
        <w:r w:rsidRPr="00C915B9">
          <w:t xml:space="preserve"> =</w:t>
        </w:r>
        <w:r w:rsidR="006C53BE" w:rsidRPr="00C915B9">
          <w:t>24</w:t>
        </w:r>
        <w:r w:rsidRPr="00C915B9">
          <w:t xml:space="preserve"> samples. For a UE supporting FR2 power class 4, M</w:t>
        </w:r>
        <w:r w:rsidRPr="00C915B9">
          <w:rPr>
            <w:vertAlign w:val="subscript"/>
          </w:rPr>
          <w:t>meas_period_inter</w:t>
        </w:r>
        <w:r w:rsidRPr="00C915B9">
          <w:t xml:space="preserve"> = </w:t>
        </w:r>
        <w:r w:rsidR="006C53BE" w:rsidRPr="00C915B9">
          <w:t>24</w:t>
        </w:r>
        <w:r w:rsidRPr="00C915B9">
          <w:t xml:space="preserve"> samples.</w:t>
        </w:r>
      </w:ins>
    </w:p>
    <w:p w:rsidR="00265183" w:rsidRPr="002B547F" w:rsidRDefault="00265183" w:rsidP="00265183">
      <w:pPr>
        <w:pStyle w:val="B10"/>
        <w:ind w:firstLine="0"/>
        <w:rPr>
          <w:ins w:id="157" w:author="Xiaoran ZHANG" w:date="2020-02-12T17:20:00Z"/>
          <w:lang w:eastAsia="zh-CN"/>
        </w:rPr>
      </w:pPr>
      <w:ins w:id="158" w:author="Xiaoran ZHANG" w:date="2020-02-12T17:20:00Z">
        <w:r w:rsidRPr="002B547F">
          <w:t>When interfrequency SMTC is fully non overlapping with measurement gaps or interfrequency SMTC is fully overlapping with MGs, Kp=1</w:t>
        </w:r>
        <w:r>
          <w:rPr>
            <w:rFonts w:hint="eastAsia"/>
            <w:lang w:eastAsia="zh-CN"/>
          </w:rPr>
          <w:t>.</w:t>
        </w:r>
      </w:ins>
    </w:p>
    <w:p w:rsidR="00265183" w:rsidRPr="002B547F" w:rsidRDefault="00265183" w:rsidP="00265183">
      <w:pPr>
        <w:pStyle w:val="B10"/>
        <w:ind w:firstLine="0"/>
        <w:rPr>
          <w:ins w:id="159" w:author="Xiaoran ZHANG" w:date="2020-02-12T17:20:00Z"/>
        </w:rPr>
      </w:pPr>
      <w:ins w:id="160" w:author="Xiaoran ZHANG" w:date="2020-02-12T17:20:00Z">
        <w:r w:rsidRPr="002B547F">
          <w:t>When interfrequency SMTC is partially overlapping with measurement gaps, Kp =  1/(1- (SMTC period /MGRP)), where SMTC period &lt; MGRP</w:t>
        </w:r>
        <w:r>
          <w:t>.</w:t>
        </w:r>
      </w:ins>
    </w:p>
    <w:p w:rsidR="00265183" w:rsidRDefault="00265183" w:rsidP="00265183">
      <w:pPr>
        <w:pStyle w:val="TH"/>
        <w:rPr>
          <w:ins w:id="161" w:author="Xiaoran ZHANG" w:date="2020-02-12T17:20:00Z"/>
        </w:rPr>
      </w:pPr>
      <w:ins w:id="162" w:author="Xiaoran ZHANG" w:date="2020-02-12T17:20:00Z">
        <w:r w:rsidRPr="00C0357E">
          <w:lastRenderedPageBreak/>
          <w:t>Table 9.3.4-1: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7"/>
        <w:gridCol w:w="4275"/>
      </w:tblGrid>
      <w:tr w:rsidR="00265183" w:rsidRPr="008500CD" w:rsidTr="005B56F7">
        <w:trPr>
          <w:ins w:id="163"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64" w:author="Xiaoran ZHANG" w:date="2020-02-12T17:20:00Z"/>
              </w:rPr>
            </w:pPr>
            <w:ins w:id="165" w:author="Xiaoran ZHANG" w:date="2020-02-12T17:20:00Z">
              <w:r w:rsidRPr="008500CD">
                <w:rPr>
                  <w:rFonts w:ascii="Arial" w:hAnsi="Arial"/>
                  <w:b/>
                  <w:sz w:val="18"/>
                </w:rPr>
                <w:t>DRX cycle</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66" w:author="Xiaoran ZHANG" w:date="2020-02-12T17:20:00Z"/>
                <w:lang w:eastAsia="zh-CN"/>
              </w:rPr>
            </w:pPr>
            <w:ins w:id="167" w:author="Xiaoran ZHANG" w:date="2020-02-12T17:20:00Z">
              <w:r w:rsidRPr="008500CD">
                <w:rPr>
                  <w:rFonts w:ascii="Arial" w:hAnsi="Arial"/>
                  <w:b/>
                  <w:sz w:val="18"/>
                </w:rPr>
                <w:t>T</w:t>
              </w:r>
              <w:r w:rsidRPr="008500CD">
                <w:rPr>
                  <w:rFonts w:ascii="Arial" w:hAnsi="Arial"/>
                  <w:b/>
                  <w:sz w:val="18"/>
                  <w:vertAlign w:val="subscript"/>
                </w:rPr>
                <w:t>PSS/SSS_sync_int</w:t>
              </w:r>
              <w:r w:rsidRPr="008500CD">
                <w:rPr>
                  <w:rFonts w:ascii="Arial" w:hAnsi="Arial" w:hint="eastAsia"/>
                  <w:b/>
                  <w:sz w:val="18"/>
                  <w:vertAlign w:val="subscript"/>
                  <w:lang w:eastAsia="zh-CN"/>
                </w:rPr>
                <w:t>er</w:t>
              </w:r>
            </w:ins>
          </w:p>
        </w:tc>
      </w:tr>
      <w:tr w:rsidR="00265183" w:rsidRPr="008500CD" w:rsidTr="005B56F7">
        <w:trPr>
          <w:ins w:id="168"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69" w:author="Xiaoran ZHANG" w:date="2020-02-12T17:20:00Z"/>
              </w:rPr>
            </w:pPr>
            <w:ins w:id="170" w:author="Xiaoran ZHANG" w:date="2020-02-12T17:20:00Z">
              <w:r w:rsidRPr="008500CD">
                <w:rPr>
                  <w:rFonts w:ascii="Arial" w:hAnsi="Arial"/>
                  <w:sz w:val="18"/>
                </w:rPr>
                <w:t>No DRX</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1" w:author="Xiaoran ZHANG" w:date="2020-02-12T17:20:00Z"/>
                <w:lang w:eastAsia="zh-CN"/>
              </w:rPr>
            </w:pPr>
            <w:ins w:id="172" w:author="Xiaoran ZHANG" w:date="2020-02-12T17:20:00Z">
              <w:r w:rsidRPr="008500CD">
                <w:rPr>
                  <w:rFonts w:ascii="Arial" w:hAnsi="Arial"/>
                  <w:sz w:val="18"/>
                </w:rPr>
                <w:t>max( 600ms, ceil( 5 x K</w:t>
              </w:r>
              <w:r w:rsidRPr="008500CD">
                <w:rPr>
                  <w:rFonts w:ascii="Arial" w:hAnsi="Arial"/>
                  <w:sz w:val="18"/>
                  <w:vertAlign w:val="subscript"/>
                </w:rPr>
                <w:t>p</w:t>
              </w:r>
              <w:r w:rsidRPr="008500CD">
                <w:rPr>
                  <w:rFonts w:ascii="Arial" w:hAnsi="Arial"/>
                  <w:sz w:val="18"/>
                </w:rPr>
                <w:t>) x SMTC period )</w:t>
              </w:r>
              <w:r w:rsidRPr="008500CD">
                <w:rPr>
                  <w:rFonts w:ascii="Arial" w:hAnsi="Arial"/>
                  <w:sz w:val="18"/>
                  <w:vertAlign w:val="superscript"/>
                </w:rPr>
                <w:t>Note 1</w:t>
              </w:r>
              <w:r w:rsidRPr="008500CD">
                <w:rPr>
                  <w:rFonts w:ascii="Arial" w:hAnsi="Arial"/>
                  <w:sz w:val="18"/>
                </w:rPr>
                <w:t xml:space="preserve"> x CSSF</w:t>
              </w:r>
              <w:r w:rsidRPr="008500CD">
                <w:rPr>
                  <w:rFonts w:ascii="Arial" w:hAnsi="Arial"/>
                  <w:sz w:val="18"/>
                  <w:vertAlign w:val="subscript"/>
                </w:rPr>
                <w:t>int</w:t>
              </w:r>
              <w:r w:rsidRPr="008500CD">
                <w:rPr>
                  <w:rFonts w:ascii="Arial" w:hAnsi="Arial" w:hint="eastAsia"/>
                  <w:sz w:val="18"/>
                  <w:vertAlign w:val="subscript"/>
                  <w:lang w:eastAsia="zh-CN"/>
                </w:rPr>
                <w:t>er</w:t>
              </w:r>
            </w:ins>
          </w:p>
        </w:tc>
      </w:tr>
      <w:tr w:rsidR="00265183" w:rsidRPr="008500CD" w:rsidTr="005B56F7">
        <w:trPr>
          <w:ins w:id="173"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4" w:author="Xiaoran ZHANG" w:date="2020-02-12T17:20:00Z"/>
              </w:rPr>
            </w:pPr>
            <w:ins w:id="175" w:author="Xiaoran ZHANG" w:date="2020-02-12T17:20:00Z">
              <w:r w:rsidRPr="008500CD">
                <w:rPr>
                  <w:rFonts w:ascii="Arial" w:hAnsi="Arial"/>
                  <w:sz w:val="18"/>
                </w:rPr>
                <w:t>DRX cycle</w:t>
              </w:r>
              <w:r w:rsidRPr="008500CD">
                <w:rPr>
                  <w:rFonts w:ascii="Arial" w:hAnsi="Arial" w:hint="eastAsia"/>
                  <w:sz w:val="18"/>
                  <w:lang w:val="en-US"/>
                </w:rPr>
                <w:t>≤</w:t>
              </w:r>
              <w:r w:rsidRPr="008500CD">
                <w:rPr>
                  <w:rFonts w:ascii="Arial" w:hAnsi="Arial"/>
                  <w:sz w:val="18"/>
                </w:rPr>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6" w:author="Xiaoran ZHANG" w:date="2020-02-12T17:20:00Z"/>
                <w:b/>
                <w:lang w:eastAsia="zh-CN"/>
              </w:rPr>
            </w:pPr>
            <w:ins w:id="177" w:author="Xiaoran ZHANG" w:date="2020-02-12T17:20:00Z">
              <w:r w:rsidRPr="008500CD">
                <w:rPr>
                  <w:rFonts w:ascii="Arial" w:hAnsi="Arial"/>
                  <w:sz w:val="18"/>
                </w:rPr>
                <w:t>max( 600ms, ceil(1.5x 5 x K</w:t>
              </w:r>
              <w:r w:rsidRPr="008500CD">
                <w:rPr>
                  <w:rFonts w:ascii="Arial" w:hAnsi="Arial"/>
                  <w:sz w:val="18"/>
                  <w:vertAlign w:val="subscript"/>
                </w:rPr>
                <w:t>p</w:t>
              </w:r>
              <w:r w:rsidRPr="008500CD">
                <w:rPr>
                  <w:rFonts w:ascii="Arial" w:hAnsi="Arial"/>
                  <w:sz w:val="18"/>
                </w:rPr>
                <w:t>) x max(SMTC period,DRX cycle)) x CSSF</w:t>
              </w:r>
              <w:r w:rsidRPr="008500CD">
                <w:rPr>
                  <w:rFonts w:ascii="Arial" w:hAnsi="Arial"/>
                  <w:sz w:val="18"/>
                  <w:vertAlign w:val="subscript"/>
                </w:rPr>
                <w:t>int</w:t>
              </w:r>
              <w:r w:rsidRPr="008500CD">
                <w:rPr>
                  <w:rFonts w:ascii="Arial" w:hAnsi="Arial" w:hint="eastAsia"/>
                  <w:sz w:val="18"/>
                  <w:vertAlign w:val="subscript"/>
                  <w:lang w:eastAsia="zh-CN"/>
                </w:rPr>
                <w:t>er</w:t>
              </w:r>
            </w:ins>
          </w:p>
        </w:tc>
      </w:tr>
      <w:tr w:rsidR="00265183" w:rsidRPr="008500CD" w:rsidTr="005B56F7">
        <w:trPr>
          <w:ins w:id="178"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79" w:author="Xiaoran ZHANG" w:date="2020-02-12T17:20:00Z"/>
              </w:rPr>
            </w:pPr>
            <w:ins w:id="180" w:author="Xiaoran ZHANG" w:date="2020-02-12T17:20:00Z">
              <w:r w:rsidRPr="008500CD">
                <w:rPr>
                  <w:rFonts w:ascii="Arial" w:hAnsi="Arial"/>
                  <w:sz w:val="18"/>
                </w:rPr>
                <w:t>DRX cycle&gt;320ms</w:t>
              </w:r>
            </w:ins>
          </w:p>
        </w:tc>
        <w:tc>
          <w:tcPr>
            <w:tcW w:w="4275" w:type="dxa"/>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jc w:val="center"/>
              <w:rPr>
                <w:ins w:id="181" w:author="Xiaoran ZHANG" w:date="2020-02-12T17:20:00Z"/>
                <w:b/>
                <w:lang w:eastAsia="zh-CN"/>
              </w:rPr>
            </w:pPr>
            <w:ins w:id="182" w:author="Xiaoran ZHANG" w:date="2020-02-12T17:20:00Z">
              <w:r w:rsidRPr="008500CD">
                <w:rPr>
                  <w:rFonts w:ascii="Arial" w:hAnsi="Arial"/>
                  <w:sz w:val="18"/>
                </w:rPr>
                <w:t>ceil(5 x K</w:t>
              </w:r>
              <w:r w:rsidRPr="008500CD">
                <w:rPr>
                  <w:rFonts w:ascii="Arial" w:hAnsi="Arial"/>
                  <w:sz w:val="18"/>
                  <w:vertAlign w:val="subscript"/>
                </w:rPr>
                <w:t>p</w:t>
              </w:r>
              <w:r w:rsidRPr="008500CD">
                <w:rPr>
                  <w:rFonts w:ascii="Arial" w:hAnsi="Arial"/>
                  <w:sz w:val="18"/>
                </w:rPr>
                <w:t>) x DRX cycle x CSSF</w:t>
              </w:r>
              <w:r w:rsidRPr="008500CD">
                <w:rPr>
                  <w:rFonts w:ascii="Arial" w:hAnsi="Arial"/>
                  <w:sz w:val="18"/>
                  <w:vertAlign w:val="subscript"/>
                </w:rPr>
                <w:t>int</w:t>
              </w:r>
              <w:r w:rsidRPr="008500CD">
                <w:rPr>
                  <w:rFonts w:ascii="Arial" w:hAnsi="Arial" w:hint="eastAsia"/>
                  <w:sz w:val="18"/>
                  <w:vertAlign w:val="subscript"/>
                  <w:lang w:eastAsia="zh-CN"/>
                </w:rPr>
                <w:t>er</w:t>
              </w:r>
            </w:ins>
          </w:p>
        </w:tc>
      </w:tr>
      <w:tr w:rsidR="00265183" w:rsidRPr="008500CD" w:rsidTr="005B56F7">
        <w:trPr>
          <w:ins w:id="183" w:author="Xiaoran ZHANG" w:date="2020-02-12T17:20:00Z"/>
        </w:trPr>
        <w:tc>
          <w:tcPr>
            <w:tcW w:w="8522" w:type="dxa"/>
            <w:gridSpan w:val="2"/>
            <w:tcBorders>
              <w:top w:val="single" w:sz="4" w:space="0" w:color="auto"/>
              <w:left w:val="single" w:sz="4" w:space="0" w:color="auto"/>
              <w:bottom w:val="single" w:sz="4" w:space="0" w:color="auto"/>
              <w:right w:val="single" w:sz="4" w:space="0" w:color="auto"/>
            </w:tcBorders>
            <w:hideMark/>
          </w:tcPr>
          <w:p w:rsidR="00265183" w:rsidRPr="008500CD" w:rsidRDefault="00265183" w:rsidP="005B56F7">
            <w:pPr>
              <w:keepNext/>
              <w:keepLines/>
              <w:spacing w:after="0"/>
              <w:ind w:left="851" w:hanging="851"/>
              <w:rPr>
                <w:ins w:id="184" w:author="Xiaoran ZHANG" w:date="2020-02-12T17:20:00Z"/>
              </w:rPr>
            </w:pPr>
            <w:ins w:id="185" w:author="Xiaoran ZHANG" w:date="2020-02-12T17:20:00Z">
              <w:r w:rsidRPr="008500CD">
                <w:rPr>
                  <w:rFonts w:ascii="Arial" w:hAnsi="Arial"/>
                  <w:sz w:val="18"/>
                </w:rPr>
                <w:t>NOTE 1:</w:t>
              </w:r>
              <w:r w:rsidRPr="008500CD">
                <w:rPr>
                  <w:rFonts w:ascii="Arial" w:hAnsi="Arial"/>
                  <w:sz w:val="18"/>
                </w:rPr>
                <w:tab/>
                <w:t>If different SMTC periodicities are configured for different cells, the SMTC period in the requirement is the one used by the cell being identified</w:t>
              </w:r>
            </w:ins>
          </w:p>
        </w:tc>
      </w:tr>
    </w:tbl>
    <w:p w:rsidR="00265183" w:rsidRDefault="00265183" w:rsidP="00265183">
      <w:pPr>
        <w:pStyle w:val="TH"/>
        <w:rPr>
          <w:ins w:id="186" w:author="Xiaoran ZHANG" w:date="2020-02-12T17:20:00Z"/>
        </w:rPr>
      </w:pPr>
    </w:p>
    <w:p w:rsidR="00265183" w:rsidRDefault="00265183" w:rsidP="00265183">
      <w:pPr>
        <w:pStyle w:val="TH"/>
        <w:rPr>
          <w:ins w:id="187" w:author="Xiaoran ZHANG" w:date="2020-02-12T17:20:00Z"/>
        </w:rPr>
      </w:pPr>
      <w:ins w:id="188" w:author="Xiaoran ZHANG" w:date="2020-02-12T17:20:00Z">
        <w:r w:rsidRPr="00C0357E">
          <w:t>Table 9.3.4-2: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5"/>
        <w:gridCol w:w="4287"/>
      </w:tblGrid>
      <w:tr w:rsidR="00265183" w:rsidRPr="00AC1EF2" w:rsidTr="005B56F7">
        <w:trPr>
          <w:ins w:id="18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0" w:author="Xiaoran ZHANG" w:date="2020-02-12T17:20:00Z"/>
              </w:rPr>
            </w:pPr>
            <w:ins w:id="191" w:author="Xiaoran ZHANG" w:date="2020-02-12T17:20:00Z">
              <w:r w:rsidRPr="00AC1EF2">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2" w:author="Xiaoran ZHANG" w:date="2020-02-12T17:20:00Z"/>
                <w:lang w:eastAsia="zh-CN"/>
              </w:rPr>
            </w:pPr>
            <w:ins w:id="193" w:author="Xiaoran ZHANG" w:date="2020-02-12T17:20:00Z">
              <w:r w:rsidRPr="00AC1EF2">
                <w:rPr>
                  <w:rFonts w:ascii="Arial" w:hAnsi="Arial"/>
                  <w:b/>
                  <w:sz w:val="18"/>
                </w:rPr>
                <w:t>T</w:t>
              </w:r>
              <w:r w:rsidRPr="00AC1EF2">
                <w:rPr>
                  <w:rFonts w:ascii="Arial" w:hAnsi="Arial"/>
                  <w:b/>
                  <w:sz w:val="18"/>
                  <w:vertAlign w:val="subscript"/>
                </w:rPr>
                <w:t>PSS/SSS_sync_int</w:t>
              </w:r>
              <w:r w:rsidRPr="00AC1EF2">
                <w:rPr>
                  <w:rFonts w:ascii="Arial" w:hAnsi="Arial" w:hint="eastAsia"/>
                  <w:b/>
                  <w:sz w:val="18"/>
                  <w:vertAlign w:val="subscript"/>
                  <w:lang w:eastAsia="zh-CN"/>
                </w:rPr>
                <w:t>er</w:t>
              </w:r>
            </w:ins>
          </w:p>
        </w:tc>
      </w:tr>
      <w:tr w:rsidR="00265183" w:rsidRPr="00AC1EF2" w:rsidTr="005B56F7">
        <w:trPr>
          <w:ins w:id="19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5" w:author="Xiaoran ZHANG" w:date="2020-02-12T17:20:00Z"/>
              </w:rPr>
            </w:pPr>
            <w:ins w:id="196" w:author="Xiaoran ZHANG" w:date="2020-02-12T17:20:00Z">
              <w:r w:rsidRPr="00AC1EF2">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197" w:author="Xiaoran ZHANG" w:date="2020-02-12T17:20:00Z"/>
              </w:rPr>
            </w:pPr>
            <w:ins w:id="198" w:author="Xiaoran ZHANG" w:date="2020-02-12T17:20:00Z">
              <w:r w:rsidRPr="00AC1EF2">
                <w:rPr>
                  <w:rFonts w:ascii="Arial" w:hAnsi="Arial"/>
                  <w:sz w:val="18"/>
                </w:rPr>
                <w:t>max(600ms, ceil(</w:t>
              </w:r>
              <w:r w:rsidRPr="00AC1EF2">
                <w:rPr>
                  <w:rFonts w:ascii="Arial" w:hAnsi="Arial"/>
                  <w:sz w:val="18"/>
                  <w:lang w:val="en-US"/>
                </w:rPr>
                <w:t>M</w:t>
              </w:r>
              <w:r w:rsidRPr="00AC1EF2">
                <w:rPr>
                  <w:rFonts w:ascii="Arial" w:hAnsi="Arial"/>
                  <w:sz w:val="18"/>
                  <w:vertAlign w:val="subscript"/>
                  <w:lang w:val="en-US"/>
                </w:rPr>
                <w:t>pss/sss_sync_inter</w:t>
              </w:r>
              <w:r w:rsidRPr="00AC1EF2">
                <w:rPr>
                  <w:rFonts w:ascii="Arial" w:hAnsi="Arial"/>
                  <w:sz w:val="18"/>
                </w:rPr>
                <w:t xml:space="preserve">  x K</w:t>
              </w:r>
              <w:r w:rsidRPr="00AC1EF2">
                <w:rPr>
                  <w:rFonts w:ascii="Arial" w:hAnsi="Arial"/>
                  <w:sz w:val="18"/>
                  <w:vertAlign w:val="subscript"/>
                </w:rPr>
                <w:t>p</w:t>
              </w:r>
              <w:r w:rsidRPr="00AC1EF2">
                <w:rPr>
                  <w:rFonts w:ascii="Arial" w:hAnsi="Arial"/>
                  <w:sz w:val="18"/>
                </w:rPr>
                <w:t>)</w:t>
              </w:r>
              <w:r w:rsidRPr="00AC1EF2">
                <w:rPr>
                  <w:rFonts w:ascii="Arial" w:hAnsi="Arial"/>
                  <w:sz w:val="18"/>
                  <w:vertAlign w:val="subscript"/>
                </w:rPr>
                <w:t xml:space="preserve">  </w:t>
              </w:r>
              <w:r w:rsidRPr="00AC1EF2">
                <w:rPr>
                  <w:rFonts w:ascii="Arial" w:hAnsi="Arial"/>
                  <w:sz w:val="18"/>
                </w:rPr>
                <w:t>x SMTC period)</w:t>
              </w:r>
              <w:r w:rsidRPr="00AC1EF2">
                <w:rPr>
                  <w:rFonts w:ascii="Arial" w:hAnsi="Arial"/>
                  <w:sz w:val="18"/>
                  <w:vertAlign w:val="superscript"/>
                </w:rPr>
                <w:t>Note 1</w:t>
              </w:r>
              <w:r w:rsidRPr="00AC1EF2">
                <w:rPr>
                  <w:rFonts w:ascii="Arial" w:hAnsi="Arial"/>
                  <w:sz w:val="18"/>
                </w:rPr>
                <w:t xml:space="preserve"> x CSSF</w:t>
              </w:r>
              <w:r w:rsidRPr="00AC1EF2">
                <w:rPr>
                  <w:rFonts w:ascii="Arial" w:hAnsi="Arial"/>
                  <w:sz w:val="18"/>
                  <w:vertAlign w:val="subscript"/>
                </w:rPr>
                <w:t>int</w:t>
              </w:r>
              <w:r w:rsidRPr="00AC1EF2">
                <w:rPr>
                  <w:rFonts w:ascii="Arial" w:hAnsi="Arial" w:hint="eastAsia"/>
                  <w:sz w:val="18"/>
                  <w:vertAlign w:val="subscript"/>
                  <w:lang w:eastAsia="zh-CN"/>
                </w:rPr>
                <w:t>er</w:t>
              </w:r>
            </w:ins>
          </w:p>
        </w:tc>
      </w:tr>
      <w:tr w:rsidR="00265183" w:rsidRPr="00AC1EF2" w:rsidTr="005B56F7">
        <w:trPr>
          <w:trHeight w:val="245"/>
          <w:ins w:id="19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0" w:author="Xiaoran ZHANG" w:date="2020-02-12T17:20:00Z"/>
              </w:rPr>
            </w:pPr>
            <w:ins w:id="201" w:author="Xiaoran ZHANG" w:date="2020-02-12T17:20:00Z">
              <w:r w:rsidRPr="00AC1EF2">
                <w:rPr>
                  <w:rFonts w:ascii="Arial" w:hAnsi="Arial"/>
                  <w:sz w:val="18"/>
                </w:rPr>
                <w:t>DRX cycle</w:t>
              </w:r>
              <w:r w:rsidRPr="00AC1EF2">
                <w:rPr>
                  <w:rFonts w:ascii="Arial" w:hAnsi="Arial" w:hint="eastAsia"/>
                  <w:sz w:val="18"/>
                  <w:lang w:val="en-US"/>
                </w:rPr>
                <w:t>≤</w:t>
              </w:r>
              <w:r w:rsidRPr="00AC1EF2">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2" w:author="Xiaoran ZHANG" w:date="2020-02-12T17:20:00Z"/>
                <w:b/>
                <w:lang w:eastAsia="zh-CN"/>
              </w:rPr>
            </w:pPr>
            <w:ins w:id="203" w:author="Xiaoran ZHANG" w:date="2020-02-12T17:20:00Z">
              <w:r w:rsidRPr="00AC1EF2">
                <w:rPr>
                  <w:rFonts w:ascii="Arial" w:hAnsi="Arial"/>
                  <w:sz w:val="18"/>
                </w:rPr>
                <w:t xml:space="preserve">max(600ms, ceil(1.5 x </w:t>
              </w:r>
              <w:r w:rsidRPr="00AC1EF2">
                <w:rPr>
                  <w:rFonts w:ascii="Arial" w:hAnsi="Arial"/>
                  <w:sz w:val="18"/>
                  <w:lang w:val="en-US"/>
                </w:rPr>
                <w:t>M</w:t>
              </w:r>
              <w:r w:rsidRPr="00AC1EF2">
                <w:rPr>
                  <w:rFonts w:ascii="Arial" w:hAnsi="Arial"/>
                  <w:sz w:val="18"/>
                  <w:vertAlign w:val="subscript"/>
                  <w:lang w:val="en-US"/>
                </w:rPr>
                <w:t>pss/sss_sync_inter</w:t>
              </w:r>
              <w:r w:rsidRPr="00AC1EF2">
                <w:rPr>
                  <w:rFonts w:ascii="Arial" w:hAnsi="Arial"/>
                  <w:sz w:val="18"/>
                </w:rPr>
                <w:t xml:space="preserve">  x K</w:t>
              </w:r>
              <w:r w:rsidRPr="00AC1EF2">
                <w:rPr>
                  <w:rFonts w:ascii="Arial" w:hAnsi="Arial"/>
                  <w:sz w:val="18"/>
                  <w:vertAlign w:val="subscript"/>
                </w:rPr>
                <w:t>p</w:t>
              </w:r>
              <w:r w:rsidRPr="00AC1EF2">
                <w:rPr>
                  <w:rFonts w:ascii="Arial" w:hAnsi="Arial"/>
                  <w:sz w:val="18"/>
                </w:rPr>
                <w:t>)</w:t>
              </w:r>
              <w:r w:rsidRPr="00AC1EF2">
                <w:rPr>
                  <w:rFonts w:ascii="Arial" w:hAnsi="Arial"/>
                  <w:sz w:val="18"/>
                  <w:vertAlign w:val="subscript"/>
                </w:rPr>
                <w:t xml:space="preserve"> </w:t>
              </w:r>
              <w:r w:rsidRPr="00AC1EF2">
                <w:rPr>
                  <w:rFonts w:ascii="Arial" w:hAnsi="Arial"/>
                  <w:sz w:val="18"/>
                </w:rPr>
                <w:t>x max(SMTC period,DRX cycle)) x CSSF</w:t>
              </w:r>
              <w:r w:rsidRPr="00AC1EF2">
                <w:rPr>
                  <w:rFonts w:ascii="Arial" w:hAnsi="Arial"/>
                  <w:sz w:val="18"/>
                  <w:vertAlign w:val="subscript"/>
                </w:rPr>
                <w:t>int</w:t>
              </w:r>
              <w:r w:rsidRPr="00AC1EF2">
                <w:rPr>
                  <w:rFonts w:ascii="Arial" w:hAnsi="Arial" w:hint="eastAsia"/>
                  <w:sz w:val="18"/>
                  <w:vertAlign w:val="subscript"/>
                  <w:lang w:eastAsia="zh-CN"/>
                </w:rPr>
                <w:t>er</w:t>
              </w:r>
            </w:ins>
          </w:p>
        </w:tc>
      </w:tr>
      <w:tr w:rsidR="00265183" w:rsidRPr="00AC1EF2" w:rsidTr="005B56F7">
        <w:trPr>
          <w:ins w:id="20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5" w:author="Xiaoran ZHANG" w:date="2020-02-12T17:20:00Z"/>
                <w:b/>
              </w:rPr>
            </w:pPr>
            <w:ins w:id="206" w:author="Xiaoran ZHANG" w:date="2020-02-12T17:20:00Z">
              <w:r w:rsidRPr="00AC1EF2">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jc w:val="center"/>
              <w:rPr>
                <w:ins w:id="207" w:author="Xiaoran ZHANG" w:date="2020-02-12T17:20:00Z"/>
                <w:b/>
              </w:rPr>
            </w:pPr>
            <w:ins w:id="208" w:author="Xiaoran ZHANG" w:date="2020-02-12T17:20:00Z">
              <w:r w:rsidRPr="00AC1EF2">
                <w:rPr>
                  <w:rFonts w:ascii="Arial" w:hAnsi="Arial"/>
                  <w:sz w:val="18"/>
                </w:rPr>
                <w:t>ceil(</w:t>
              </w:r>
              <w:r w:rsidRPr="00AC1EF2">
                <w:rPr>
                  <w:rFonts w:ascii="Arial" w:hAnsi="Arial"/>
                  <w:sz w:val="18"/>
                  <w:lang w:val="en-US"/>
                </w:rPr>
                <w:t>M</w:t>
              </w:r>
              <w:r w:rsidRPr="00AC1EF2">
                <w:rPr>
                  <w:rFonts w:ascii="Arial" w:hAnsi="Arial"/>
                  <w:sz w:val="18"/>
                  <w:vertAlign w:val="subscript"/>
                  <w:lang w:val="en-US"/>
                </w:rPr>
                <w:t>pss/sss_sync_inter</w:t>
              </w:r>
              <w:r w:rsidRPr="00AC1EF2">
                <w:rPr>
                  <w:rFonts w:ascii="Arial" w:hAnsi="Arial"/>
                  <w:sz w:val="18"/>
                </w:rPr>
                <w:t xml:space="preserve">  x K</w:t>
              </w:r>
              <w:r w:rsidRPr="00AC1EF2">
                <w:rPr>
                  <w:rFonts w:ascii="Arial" w:hAnsi="Arial"/>
                  <w:sz w:val="18"/>
                  <w:vertAlign w:val="subscript"/>
                </w:rPr>
                <w:t>p</w:t>
              </w:r>
              <w:r w:rsidRPr="00AC1EF2">
                <w:rPr>
                  <w:rFonts w:ascii="Arial" w:hAnsi="Arial"/>
                  <w:sz w:val="18"/>
                </w:rPr>
                <w:t xml:space="preserve">) </w:t>
              </w:r>
              <w:r w:rsidRPr="00AC1EF2">
                <w:rPr>
                  <w:rFonts w:ascii="Arial" w:hAnsi="Arial"/>
                  <w:sz w:val="18"/>
                  <w:vertAlign w:val="subscript"/>
                </w:rPr>
                <w:t xml:space="preserve"> </w:t>
              </w:r>
              <w:r w:rsidRPr="00AC1EF2">
                <w:rPr>
                  <w:rFonts w:ascii="Arial" w:hAnsi="Arial"/>
                  <w:sz w:val="18"/>
                </w:rPr>
                <w:t>x DRX cycle x CSSF</w:t>
              </w:r>
              <w:r w:rsidRPr="00AC1EF2">
                <w:rPr>
                  <w:rFonts w:ascii="Arial" w:hAnsi="Arial"/>
                  <w:sz w:val="18"/>
                  <w:vertAlign w:val="subscript"/>
                </w:rPr>
                <w:t>int</w:t>
              </w:r>
              <w:r w:rsidRPr="00AC1EF2">
                <w:rPr>
                  <w:rFonts w:ascii="Arial" w:hAnsi="Arial" w:hint="eastAsia"/>
                  <w:sz w:val="18"/>
                  <w:vertAlign w:val="subscript"/>
                  <w:lang w:eastAsia="zh-CN"/>
                </w:rPr>
                <w:t>er</w:t>
              </w:r>
            </w:ins>
          </w:p>
        </w:tc>
      </w:tr>
      <w:tr w:rsidR="00265183" w:rsidRPr="00AC1EF2" w:rsidTr="005B56F7">
        <w:trPr>
          <w:ins w:id="209"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AC1EF2" w:rsidRDefault="00265183" w:rsidP="005B56F7">
            <w:pPr>
              <w:keepNext/>
              <w:keepLines/>
              <w:spacing w:after="0"/>
              <w:ind w:left="851" w:hanging="851"/>
              <w:rPr>
                <w:ins w:id="210" w:author="Xiaoran ZHANG" w:date="2020-02-12T17:20:00Z"/>
                <w:i/>
              </w:rPr>
            </w:pPr>
            <w:ins w:id="211" w:author="Xiaoran ZHANG" w:date="2020-02-12T17:20:00Z">
              <w:r w:rsidRPr="00AC1EF2">
                <w:rPr>
                  <w:rFonts w:ascii="Arial" w:hAnsi="Arial"/>
                  <w:sz w:val="18"/>
                </w:rPr>
                <w:t>NOTE 1:</w:t>
              </w:r>
              <w:r w:rsidRPr="00AC1EF2">
                <w:rPr>
                  <w:rFonts w:ascii="Arial" w:hAnsi="Arial"/>
                  <w:sz w:val="18"/>
                </w:rPr>
                <w:tab/>
                <w:t>If different SMTC periodicities are configured for different cells, the SMTC period in the requirement is the one used by the cell being identified</w:t>
              </w:r>
            </w:ins>
          </w:p>
        </w:tc>
      </w:tr>
    </w:tbl>
    <w:p w:rsidR="00265183" w:rsidRPr="00AC1EF2" w:rsidRDefault="00265183" w:rsidP="00265183">
      <w:pPr>
        <w:rPr>
          <w:ins w:id="212" w:author="Xiaoran ZHANG" w:date="2020-02-12T17:20:00Z"/>
          <w:lang w:eastAsia="zh-CN"/>
        </w:rPr>
      </w:pPr>
    </w:p>
    <w:p w:rsidR="00265183" w:rsidRDefault="00265183" w:rsidP="00265183">
      <w:pPr>
        <w:pStyle w:val="TH"/>
        <w:rPr>
          <w:ins w:id="213" w:author="Xiaoran ZHANG" w:date="2020-02-12T17:20:00Z"/>
        </w:rPr>
      </w:pPr>
      <w:ins w:id="214" w:author="Xiaoran ZHANG" w:date="2020-02-12T17:20:00Z">
        <w:r w:rsidRPr="00C0357E">
          <w:t>Table 9.3.4-3: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2"/>
        <w:gridCol w:w="4280"/>
      </w:tblGrid>
      <w:tr w:rsidR="00265183" w:rsidRPr="00271268" w:rsidTr="005B56F7">
        <w:trPr>
          <w:ins w:id="215"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16" w:author="Xiaoran ZHANG" w:date="2020-02-12T17:20:00Z"/>
                <w:rFonts w:ascii="Arial" w:hAnsi="Arial"/>
                <w:b/>
                <w:sz w:val="18"/>
              </w:rPr>
            </w:pPr>
            <w:ins w:id="217" w:author="Xiaoran ZHANG" w:date="2020-02-12T17:20:00Z">
              <w:r w:rsidRPr="00271268">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18" w:author="Xiaoran ZHANG" w:date="2020-02-12T17:20:00Z"/>
                <w:rFonts w:ascii="Arial" w:hAnsi="Arial"/>
                <w:b/>
                <w:sz w:val="18"/>
              </w:rPr>
            </w:pPr>
            <w:ins w:id="219" w:author="Xiaoran ZHANG" w:date="2020-02-12T17:20:00Z">
              <w:r w:rsidRPr="00271268">
                <w:rPr>
                  <w:rFonts w:ascii="Arial" w:hAnsi="Arial"/>
                  <w:b/>
                  <w:sz w:val="18"/>
                </w:rPr>
                <w:t>T</w:t>
              </w:r>
              <w:r w:rsidRPr="00271268">
                <w:rPr>
                  <w:rFonts w:ascii="Arial" w:hAnsi="Arial"/>
                  <w:b/>
                  <w:sz w:val="18"/>
                  <w:vertAlign w:val="subscript"/>
                </w:rPr>
                <w:t>SSB_time_index</w:t>
              </w:r>
              <w:r w:rsidRPr="00271268">
                <w:rPr>
                  <w:b/>
                  <w:vertAlign w:val="subscript"/>
                </w:rPr>
                <w:t>_intra</w:t>
              </w:r>
            </w:ins>
          </w:p>
        </w:tc>
      </w:tr>
      <w:tr w:rsidR="00265183" w:rsidRPr="00271268" w:rsidTr="005B56F7">
        <w:trPr>
          <w:ins w:id="220"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1" w:author="Xiaoran ZHANG" w:date="2020-02-12T17:20:00Z"/>
              </w:rPr>
            </w:pPr>
            <w:ins w:id="222" w:author="Xiaoran ZHANG" w:date="2020-02-12T17:20:00Z">
              <w:r w:rsidRPr="00271268">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3" w:author="Xiaoran ZHANG" w:date="2020-02-12T17:20:00Z"/>
                <w:lang w:eastAsia="zh-CN"/>
              </w:rPr>
            </w:pPr>
            <w:ins w:id="224" w:author="Xiaoran ZHANG" w:date="2020-02-12T17:20:00Z">
              <w:r w:rsidRPr="00271268">
                <w:rPr>
                  <w:rFonts w:ascii="Arial" w:hAnsi="Arial"/>
                  <w:sz w:val="18"/>
                </w:rPr>
                <w:t>max(120ms, ceil( 3 x K</w:t>
              </w:r>
              <w:r w:rsidRPr="00271268">
                <w:rPr>
                  <w:rFonts w:ascii="Arial" w:hAnsi="Arial"/>
                  <w:sz w:val="18"/>
                  <w:vertAlign w:val="subscript"/>
                </w:rPr>
                <w:t xml:space="preserve">p </w:t>
              </w:r>
              <w:r w:rsidRPr="00271268">
                <w:rPr>
                  <w:rFonts w:ascii="Arial" w:hAnsi="Arial"/>
                  <w:sz w:val="18"/>
                </w:rPr>
                <w:t>)</w:t>
              </w:r>
              <w:r w:rsidRPr="00271268">
                <w:rPr>
                  <w:rFonts w:ascii="Arial" w:hAnsi="Arial"/>
                  <w:sz w:val="18"/>
                  <w:vertAlign w:val="subscript"/>
                </w:rPr>
                <w:t xml:space="preserve"> </w:t>
              </w:r>
              <w:r w:rsidRPr="00271268">
                <w:rPr>
                  <w:rFonts w:ascii="Arial" w:hAnsi="Arial"/>
                  <w:sz w:val="18"/>
                </w:rPr>
                <w:t>x SMTC period)</w:t>
              </w:r>
              <w:r w:rsidRPr="00271268">
                <w:rPr>
                  <w:rFonts w:ascii="Arial" w:hAnsi="Arial"/>
                  <w:sz w:val="18"/>
                  <w:vertAlign w:val="superscript"/>
                </w:rPr>
                <w:t>Note 1</w:t>
              </w:r>
              <w:r w:rsidRPr="00271268">
                <w:rPr>
                  <w:rFonts w:ascii="Arial" w:hAnsi="Arial"/>
                  <w:sz w:val="18"/>
                </w:rPr>
                <w:t xml:space="preserve"> x CSSF</w:t>
              </w:r>
              <w:r w:rsidRPr="00271268">
                <w:rPr>
                  <w:rFonts w:ascii="Arial" w:hAnsi="Arial"/>
                  <w:sz w:val="18"/>
                  <w:vertAlign w:val="subscript"/>
                </w:rPr>
                <w:t>int</w:t>
              </w:r>
              <w:r w:rsidRPr="00271268">
                <w:rPr>
                  <w:rFonts w:ascii="Arial" w:hAnsi="Arial" w:hint="eastAsia"/>
                  <w:sz w:val="18"/>
                  <w:vertAlign w:val="subscript"/>
                  <w:lang w:eastAsia="zh-CN"/>
                </w:rPr>
                <w:t>er</w:t>
              </w:r>
            </w:ins>
          </w:p>
        </w:tc>
      </w:tr>
      <w:tr w:rsidR="00265183" w:rsidRPr="00271268" w:rsidTr="005B56F7">
        <w:trPr>
          <w:ins w:id="225"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6" w:author="Xiaoran ZHANG" w:date="2020-02-12T17:20:00Z"/>
              </w:rPr>
            </w:pPr>
            <w:ins w:id="227" w:author="Xiaoran ZHANG" w:date="2020-02-12T17:20:00Z">
              <w:r w:rsidRPr="00271268">
                <w:rPr>
                  <w:rFonts w:ascii="Arial" w:hAnsi="Arial"/>
                  <w:sz w:val="18"/>
                </w:rPr>
                <w:t>DRX cycle</w:t>
              </w:r>
              <w:r w:rsidRPr="00271268">
                <w:rPr>
                  <w:rFonts w:ascii="Arial" w:hAnsi="Arial" w:hint="eastAsia"/>
                  <w:sz w:val="18"/>
                  <w:lang w:val="en-US"/>
                </w:rPr>
                <w:t>≤</w:t>
              </w:r>
              <w:r w:rsidRPr="00271268">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28" w:author="Xiaoran ZHANG" w:date="2020-02-12T17:20:00Z"/>
                <w:b/>
                <w:lang w:eastAsia="zh-CN"/>
              </w:rPr>
            </w:pPr>
            <w:ins w:id="229" w:author="Xiaoran ZHANG" w:date="2020-02-12T17:20:00Z">
              <w:r w:rsidRPr="00271268">
                <w:rPr>
                  <w:rFonts w:ascii="Arial" w:hAnsi="Arial"/>
                  <w:sz w:val="18"/>
                </w:rPr>
                <w:t>max(120ms, ceil (1.5 x 3 x K</w:t>
              </w:r>
              <w:r w:rsidRPr="00271268">
                <w:rPr>
                  <w:rFonts w:ascii="Arial" w:hAnsi="Arial"/>
                  <w:sz w:val="18"/>
                  <w:vertAlign w:val="subscript"/>
                </w:rPr>
                <w:t>p</w:t>
              </w:r>
              <w:r w:rsidRPr="00271268">
                <w:rPr>
                  <w:rFonts w:ascii="Arial" w:hAnsi="Arial"/>
                  <w:sz w:val="18"/>
                </w:rPr>
                <w:t>) x max(SMTC period,DRX cycle)) x CSSF</w:t>
              </w:r>
              <w:r w:rsidRPr="00271268">
                <w:rPr>
                  <w:rFonts w:ascii="Arial" w:hAnsi="Arial"/>
                  <w:sz w:val="18"/>
                  <w:vertAlign w:val="subscript"/>
                </w:rPr>
                <w:t>int</w:t>
              </w:r>
              <w:r w:rsidRPr="00271268">
                <w:rPr>
                  <w:rFonts w:ascii="Arial" w:hAnsi="Arial" w:hint="eastAsia"/>
                  <w:sz w:val="18"/>
                  <w:vertAlign w:val="subscript"/>
                  <w:lang w:eastAsia="zh-CN"/>
                </w:rPr>
                <w:t>er</w:t>
              </w:r>
            </w:ins>
          </w:p>
        </w:tc>
      </w:tr>
      <w:tr w:rsidR="00265183" w:rsidRPr="00271268" w:rsidTr="005B56F7">
        <w:trPr>
          <w:ins w:id="230"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31" w:author="Xiaoran ZHANG" w:date="2020-02-12T17:20:00Z"/>
                <w:b/>
              </w:rPr>
            </w:pPr>
            <w:ins w:id="232" w:author="Xiaoran ZHANG" w:date="2020-02-12T17:20:00Z">
              <w:r w:rsidRPr="00271268">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jc w:val="center"/>
              <w:rPr>
                <w:ins w:id="233" w:author="Xiaoran ZHANG" w:date="2020-02-12T17:20:00Z"/>
                <w:b/>
                <w:lang w:eastAsia="zh-CN"/>
              </w:rPr>
            </w:pPr>
            <w:ins w:id="234" w:author="Xiaoran ZHANG" w:date="2020-02-12T17:20:00Z">
              <w:r w:rsidRPr="00271268">
                <w:rPr>
                  <w:rFonts w:ascii="Arial" w:hAnsi="Arial"/>
                  <w:sz w:val="18"/>
                </w:rPr>
                <w:t>Ceil(3 x K</w:t>
              </w:r>
              <w:r w:rsidRPr="00271268">
                <w:rPr>
                  <w:rFonts w:ascii="Arial" w:hAnsi="Arial"/>
                  <w:sz w:val="18"/>
                  <w:vertAlign w:val="subscript"/>
                </w:rPr>
                <w:t>p</w:t>
              </w:r>
              <w:r w:rsidRPr="00271268">
                <w:rPr>
                  <w:rFonts w:ascii="Arial" w:hAnsi="Arial"/>
                  <w:sz w:val="18"/>
                </w:rPr>
                <w:t>) x DRX cycle x CSSF</w:t>
              </w:r>
              <w:r w:rsidRPr="00271268">
                <w:rPr>
                  <w:rFonts w:ascii="Arial" w:hAnsi="Arial"/>
                  <w:sz w:val="18"/>
                  <w:vertAlign w:val="subscript"/>
                </w:rPr>
                <w:t>int</w:t>
              </w:r>
              <w:r w:rsidRPr="00271268">
                <w:rPr>
                  <w:rFonts w:ascii="Arial" w:hAnsi="Arial" w:hint="eastAsia"/>
                  <w:sz w:val="18"/>
                  <w:vertAlign w:val="subscript"/>
                  <w:lang w:eastAsia="zh-CN"/>
                </w:rPr>
                <w:t>er</w:t>
              </w:r>
            </w:ins>
          </w:p>
        </w:tc>
      </w:tr>
      <w:tr w:rsidR="00265183" w:rsidRPr="00271268" w:rsidTr="005B56F7">
        <w:trPr>
          <w:ins w:id="235"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271268" w:rsidRDefault="00265183" w:rsidP="005B56F7">
            <w:pPr>
              <w:keepNext/>
              <w:keepLines/>
              <w:spacing w:after="0"/>
              <w:ind w:left="851" w:hanging="851"/>
              <w:rPr>
                <w:ins w:id="236" w:author="Xiaoran ZHANG" w:date="2020-02-12T17:20:00Z"/>
                <w:rFonts w:ascii="Arial" w:hAnsi="Arial"/>
                <w:sz w:val="18"/>
              </w:rPr>
            </w:pPr>
            <w:ins w:id="237" w:author="Xiaoran ZHANG" w:date="2020-02-12T17:20:00Z">
              <w:r w:rsidRPr="00271268">
                <w:rPr>
                  <w:rFonts w:ascii="Arial" w:hAnsi="Arial"/>
                  <w:sz w:val="18"/>
                  <w:lang w:eastAsia="ko-KR"/>
                </w:rPr>
                <w:t>NOTE</w:t>
              </w:r>
              <w:r w:rsidRPr="00271268">
                <w:rPr>
                  <w:rFonts w:ascii="Arial" w:hAnsi="Arial"/>
                  <w:sz w:val="18"/>
                </w:rPr>
                <w:t xml:space="preserve"> 1:</w:t>
              </w:r>
              <w:r w:rsidRPr="00271268">
                <w:rPr>
                  <w:rFonts w:ascii="Arial" w:hAnsi="Arial"/>
                  <w:sz w:val="18"/>
                </w:rPr>
                <w:tab/>
                <w:t>If different SMTC periodicities are configured for different cells, the SMTC period in the requirement is the one used by the cell being identified</w:t>
              </w:r>
            </w:ins>
          </w:p>
        </w:tc>
      </w:tr>
    </w:tbl>
    <w:p w:rsidR="00265183" w:rsidRPr="00271268" w:rsidRDefault="00265183" w:rsidP="00265183">
      <w:pPr>
        <w:rPr>
          <w:ins w:id="238" w:author="Xiaoran ZHANG" w:date="2020-02-12T17:20:00Z"/>
          <w:lang w:eastAsia="zh-CN"/>
        </w:rPr>
      </w:pPr>
    </w:p>
    <w:p w:rsidR="00265183" w:rsidRDefault="00265183" w:rsidP="00265183">
      <w:pPr>
        <w:pStyle w:val="TH"/>
        <w:rPr>
          <w:ins w:id="239" w:author="Xiaoran ZHANG" w:date="2020-02-12T17:20:00Z"/>
        </w:rPr>
      </w:pPr>
      <w:ins w:id="240" w:author="Xiaoran ZHANG" w:date="2020-02-12T17:20:00Z">
        <w:r w:rsidRPr="00C0357E">
          <w:t>Table 9.3.4-4: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31"/>
        <w:gridCol w:w="4291"/>
      </w:tblGrid>
      <w:tr w:rsidR="00265183" w:rsidRPr="00271268" w:rsidTr="005B56F7">
        <w:trPr>
          <w:ins w:id="241" w:author="Xiaoran ZHANG" w:date="2020-02-12T17:20:00Z"/>
        </w:trPr>
        <w:tc>
          <w:tcPr>
            <w:tcW w:w="4620" w:type="dxa"/>
            <w:shd w:val="clear" w:color="auto" w:fill="auto"/>
          </w:tcPr>
          <w:p w:rsidR="00265183" w:rsidRPr="00271268" w:rsidRDefault="00265183" w:rsidP="005B56F7">
            <w:pPr>
              <w:keepNext/>
              <w:keepLines/>
              <w:spacing w:after="0"/>
              <w:jc w:val="center"/>
              <w:rPr>
                <w:ins w:id="242" w:author="Xiaoran ZHANG" w:date="2020-02-12T17:20:00Z"/>
                <w:rFonts w:ascii="Arial" w:hAnsi="Arial"/>
                <w:b/>
                <w:sz w:val="18"/>
              </w:rPr>
            </w:pPr>
            <w:ins w:id="243" w:author="Xiaoran ZHANG" w:date="2020-02-12T17:20:00Z">
              <w:r w:rsidRPr="00271268">
                <w:rPr>
                  <w:rFonts w:ascii="Arial" w:hAnsi="Arial"/>
                  <w:b/>
                  <w:sz w:val="18"/>
                </w:rPr>
                <w:t>Condition</w:t>
              </w:r>
              <w:r w:rsidRPr="00271268">
                <w:rPr>
                  <w:rFonts w:ascii="Arial" w:hAnsi="Arial"/>
                  <w:b/>
                  <w:sz w:val="18"/>
                  <w:vertAlign w:val="superscript"/>
                </w:rPr>
                <w:t xml:space="preserve"> NOTE1,2</w:t>
              </w:r>
            </w:ins>
          </w:p>
        </w:tc>
        <w:tc>
          <w:tcPr>
            <w:tcW w:w="4621" w:type="dxa"/>
            <w:shd w:val="clear" w:color="auto" w:fill="auto"/>
          </w:tcPr>
          <w:p w:rsidR="00265183" w:rsidRPr="00271268" w:rsidRDefault="00265183" w:rsidP="005B56F7">
            <w:pPr>
              <w:keepNext/>
              <w:keepLines/>
              <w:spacing w:after="0"/>
              <w:jc w:val="center"/>
              <w:rPr>
                <w:ins w:id="244" w:author="Xiaoran ZHANG" w:date="2020-02-12T17:20:00Z"/>
                <w:rFonts w:ascii="Arial" w:hAnsi="Arial"/>
                <w:b/>
                <w:sz w:val="18"/>
              </w:rPr>
            </w:pPr>
            <w:ins w:id="245" w:author="Xiaoran ZHANG" w:date="2020-02-12T17:20:00Z">
              <w:r w:rsidRPr="00271268">
                <w:rPr>
                  <w:rFonts w:ascii="Arial" w:hAnsi="Arial"/>
                  <w:b/>
                  <w:sz w:val="18"/>
                </w:rPr>
                <w:t>T</w:t>
              </w:r>
              <w:r w:rsidRPr="00271268">
                <w:rPr>
                  <w:rFonts w:ascii="Arial" w:hAnsi="Arial"/>
                  <w:b/>
                  <w:sz w:val="18"/>
                  <w:vertAlign w:val="subscript"/>
                </w:rPr>
                <w:t>SSB_time_index_inter</w:t>
              </w:r>
            </w:ins>
          </w:p>
        </w:tc>
      </w:tr>
      <w:tr w:rsidR="00265183" w:rsidRPr="00271268" w:rsidTr="005B56F7">
        <w:trPr>
          <w:ins w:id="246" w:author="Xiaoran ZHANG" w:date="2020-02-12T17:20:00Z"/>
        </w:trPr>
        <w:tc>
          <w:tcPr>
            <w:tcW w:w="4620" w:type="dxa"/>
            <w:shd w:val="clear" w:color="auto" w:fill="auto"/>
          </w:tcPr>
          <w:p w:rsidR="00265183" w:rsidRPr="00271268" w:rsidRDefault="00265183" w:rsidP="005B56F7">
            <w:pPr>
              <w:keepNext/>
              <w:keepLines/>
              <w:spacing w:after="0"/>
              <w:jc w:val="center"/>
              <w:rPr>
                <w:ins w:id="247" w:author="Xiaoran ZHANG" w:date="2020-02-12T17:20:00Z"/>
                <w:rFonts w:ascii="Arial" w:hAnsi="Arial"/>
                <w:sz w:val="18"/>
              </w:rPr>
            </w:pPr>
            <w:ins w:id="248" w:author="Xiaoran ZHANG" w:date="2020-02-12T17:20:00Z">
              <w:r w:rsidRPr="00271268">
                <w:rPr>
                  <w:rFonts w:ascii="Arial" w:hAnsi="Arial"/>
                  <w:sz w:val="18"/>
                </w:rPr>
                <w:t>No DRX</w:t>
              </w:r>
            </w:ins>
          </w:p>
        </w:tc>
        <w:tc>
          <w:tcPr>
            <w:tcW w:w="4621" w:type="dxa"/>
            <w:shd w:val="clear" w:color="auto" w:fill="auto"/>
          </w:tcPr>
          <w:p w:rsidR="00265183" w:rsidRPr="00271268" w:rsidRDefault="00265183" w:rsidP="005B56F7">
            <w:pPr>
              <w:keepNext/>
              <w:keepLines/>
              <w:spacing w:after="0"/>
              <w:jc w:val="center"/>
              <w:rPr>
                <w:ins w:id="249" w:author="Xiaoran ZHANG" w:date="2020-02-12T17:20:00Z"/>
                <w:rFonts w:ascii="Arial" w:hAnsi="Arial"/>
                <w:sz w:val="18"/>
              </w:rPr>
            </w:pPr>
            <w:ins w:id="250" w:author="Xiaoran ZHANG" w:date="2020-02-12T17:20:00Z">
              <w:r w:rsidRPr="00271268">
                <w:rPr>
                  <w:rFonts w:ascii="Arial" w:hAnsi="Arial"/>
                  <w:sz w:val="18"/>
                </w:rPr>
                <w:t>max(200ms, M</w:t>
              </w:r>
              <w:r w:rsidRPr="00271268">
                <w:rPr>
                  <w:rFonts w:ascii="Arial" w:hAnsi="Arial"/>
                  <w:sz w:val="18"/>
                  <w:vertAlign w:val="subscript"/>
                </w:rPr>
                <w:t xml:space="preserve">SSB_index_inter </w:t>
              </w:r>
              <w:r w:rsidRPr="00271268">
                <w:rPr>
                  <w:rFonts w:ascii="Arial" w:hAnsi="Arial"/>
                  <w:sz w:val="18"/>
                </w:rPr>
                <w:t>x max(MGRP, SMTC period)) x CSSF</w:t>
              </w:r>
              <w:r w:rsidRPr="00271268">
                <w:rPr>
                  <w:rFonts w:ascii="Arial" w:hAnsi="Arial"/>
                  <w:sz w:val="18"/>
                  <w:vertAlign w:val="subscript"/>
                </w:rPr>
                <w:t>inter</w:t>
              </w:r>
            </w:ins>
          </w:p>
        </w:tc>
      </w:tr>
      <w:tr w:rsidR="00265183" w:rsidRPr="00271268" w:rsidTr="005B56F7">
        <w:trPr>
          <w:ins w:id="251" w:author="Xiaoran ZHANG" w:date="2020-02-12T17:20:00Z"/>
        </w:trPr>
        <w:tc>
          <w:tcPr>
            <w:tcW w:w="4620" w:type="dxa"/>
            <w:shd w:val="clear" w:color="auto" w:fill="auto"/>
          </w:tcPr>
          <w:p w:rsidR="00265183" w:rsidRPr="00271268" w:rsidRDefault="00265183" w:rsidP="005B56F7">
            <w:pPr>
              <w:keepNext/>
              <w:keepLines/>
              <w:spacing w:after="0"/>
              <w:jc w:val="center"/>
              <w:rPr>
                <w:ins w:id="252" w:author="Xiaoran ZHANG" w:date="2020-02-12T17:20:00Z"/>
                <w:rFonts w:ascii="Arial" w:hAnsi="Arial"/>
                <w:sz w:val="18"/>
              </w:rPr>
            </w:pPr>
            <w:ins w:id="253" w:author="Xiaoran ZHANG" w:date="2020-02-12T17:20:00Z">
              <w:r w:rsidRPr="00271268">
                <w:rPr>
                  <w:rFonts w:ascii="Arial" w:hAnsi="Arial"/>
                  <w:sz w:val="18"/>
                </w:rPr>
                <w:t xml:space="preserve">DRX cycle </w:t>
              </w:r>
              <w:r w:rsidRPr="00271268">
                <w:rPr>
                  <w:rFonts w:ascii="Arial" w:hAnsi="Arial" w:hint="eastAsia"/>
                  <w:sz w:val="18"/>
                </w:rPr>
                <w:t>≤</w:t>
              </w:r>
              <w:r w:rsidRPr="00271268">
                <w:rPr>
                  <w:rFonts w:ascii="Arial" w:hAnsi="Arial"/>
                  <w:sz w:val="18"/>
                </w:rPr>
                <w:t xml:space="preserve"> 320ms</w:t>
              </w:r>
            </w:ins>
          </w:p>
        </w:tc>
        <w:tc>
          <w:tcPr>
            <w:tcW w:w="4621" w:type="dxa"/>
            <w:shd w:val="clear" w:color="auto" w:fill="auto"/>
          </w:tcPr>
          <w:p w:rsidR="00265183" w:rsidRPr="00271268" w:rsidRDefault="00265183" w:rsidP="005B56F7">
            <w:pPr>
              <w:keepNext/>
              <w:keepLines/>
              <w:spacing w:after="0"/>
              <w:jc w:val="center"/>
              <w:rPr>
                <w:ins w:id="254" w:author="Xiaoran ZHANG" w:date="2020-02-12T17:20:00Z"/>
                <w:rFonts w:ascii="Arial" w:hAnsi="Arial"/>
                <w:b/>
                <w:sz w:val="18"/>
              </w:rPr>
            </w:pPr>
            <w:ins w:id="255" w:author="Xiaoran ZHANG" w:date="2020-02-12T17:20:00Z">
              <w:r w:rsidRPr="00271268">
                <w:rPr>
                  <w:rFonts w:ascii="Arial" w:hAnsi="Arial"/>
                  <w:sz w:val="18"/>
                </w:rPr>
                <w:t>max(200ms, (1.5 x M</w:t>
              </w:r>
              <w:r w:rsidRPr="00271268">
                <w:rPr>
                  <w:rFonts w:ascii="Arial" w:hAnsi="Arial"/>
                  <w:sz w:val="18"/>
                  <w:vertAlign w:val="subscript"/>
                </w:rPr>
                <w:t>SSB_index_inter</w:t>
              </w:r>
              <w:r w:rsidRPr="00271268">
                <w:rPr>
                  <w:rFonts w:ascii="Arial" w:hAnsi="Arial"/>
                  <w:sz w:val="18"/>
                </w:rPr>
                <w:t>) x max(MGRP, SMTC period, DRX cycle)) x CSSF</w:t>
              </w:r>
              <w:r w:rsidRPr="00271268">
                <w:rPr>
                  <w:rFonts w:ascii="Arial" w:hAnsi="Arial"/>
                  <w:sz w:val="18"/>
                  <w:vertAlign w:val="subscript"/>
                </w:rPr>
                <w:t>inter</w:t>
              </w:r>
            </w:ins>
          </w:p>
        </w:tc>
      </w:tr>
      <w:tr w:rsidR="00265183" w:rsidRPr="00271268" w:rsidTr="005B56F7">
        <w:trPr>
          <w:ins w:id="256" w:author="Xiaoran ZHANG" w:date="2020-02-12T17:20:00Z"/>
        </w:trPr>
        <w:tc>
          <w:tcPr>
            <w:tcW w:w="4620" w:type="dxa"/>
            <w:shd w:val="clear" w:color="auto" w:fill="auto"/>
          </w:tcPr>
          <w:p w:rsidR="00265183" w:rsidRPr="00271268" w:rsidRDefault="00265183" w:rsidP="005B56F7">
            <w:pPr>
              <w:keepNext/>
              <w:keepLines/>
              <w:spacing w:after="0"/>
              <w:jc w:val="center"/>
              <w:rPr>
                <w:ins w:id="257" w:author="Xiaoran ZHANG" w:date="2020-02-12T17:20:00Z"/>
                <w:rFonts w:ascii="Arial" w:hAnsi="Arial"/>
                <w:b/>
                <w:sz w:val="18"/>
              </w:rPr>
            </w:pPr>
            <w:ins w:id="258" w:author="Xiaoran ZHANG" w:date="2020-02-12T17:20:00Z">
              <w:r w:rsidRPr="00271268">
                <w:rPr>
                  <w:rFonts w:ascii="Arial" w:hAnsi="Arial"/>
                  <w:sz w:val="18"/>
                </w:rPr>
                <w:t>DRX cycle &gt; 320ms</w:t>
              </w:r>
            </w:ins>
          </w:p>
        </w:tc>
        <w:tc>
          <w:tcPr>
            <w:tcW w:w="4621" w:type="dxa"/>
            <w:shd w:val="clear" w:color="auto" w:fill="auto"/>
          </w:tcPr>
          <w:p w:rsidR="00265183" w:rsidRPr="00271268" w:rsidRDefault="00265183" w:rsidP="005B56F7">
            <w:pPr>
              <w:keepNext/>
              <w:keepLines/>
              <w:spacing w:after="0"/>
              <w:jc w:val="center"/>
              <w:rPr>
                <w:ins w:id="259" w:author="Xiaoran ZHANG" w:date="2020-02-12T17:20:00Z"/>
                <w:rFonts w:ascii="Arial" w:hAnsi="Arial"/>
                <w:b/>
                <w:sz w:val="18"/>
              </w:rPr>
            </w:pPr>
            <w:ins w:id="260" w:author="Xiaoran ZHANG" w:date="2020-02-12T17:20:00Z">
              <w:r w:rsidRPr="00271268">
                <w:rPr>
                  <w:rFonts w:ascii="Arial" w:hAnsi="Arial"/>
                  <w:sz w:val="18"/>
                </w:rPr>
                <w:t>M</w:t>
              </w:r>
              <w:r w:rsidRPr="00271268">
                <w:rPr>
                  <w:rFonts w:ascii="Arial" w:hAnsi="Arial"/>
                  <w:sz w:val="18"/>
                  <w:vertAlign w:val="subscript"/>
                </w:rPr>
                <w:t>SSB_index_inter</w:t>
              </w:r>
              <w:r w:rsidRPr="00271268">
                <w:rPr>
                  <w:rFonts w:ascii="Arial" w:hAnsi="Arial"/>
                  <w:sz w:val="18"/>
                </w:rPr>
                <w:t xml:space="preserve"> x DRX cycle x CSSF</w:t>
              </w:r>
              <w:r w:rsidRPr="00271268">
                <w:rPr>
                  <w:rFonts w:ascii="Arial" w:hAnsi="Arial"/>
                  <w:sz w:val="18"/>
                  <w:vertAlign w:val="subscript"/>
                </w:rPr>
                <w:t>inter</w:t>
              </w:r>
            </w:ins>
          </w:p>
        </w:tc>
      </w:tr>
      <w:tr w:rsidR="00265183" w:rsidRPr="00271268" w:rsidTr="005B56F7">
        <w:trPr>
          <w:ins w:id="261" w:author="Xiaoran ZHANG" w:date="2020-02-12T17:20:00Z"/>
        </w:trPr>
        <w:tc>
          <w:tcPr>
            <w:tcW w:w="9241" w:type="dxa"/>
            <w:gridSpan w:val="2"/>
            <w:shd w:val="clear" w:color="auto" w:fill="auto"/>
          </w:tcPr>
          <w:p w:rsidR="00265183" w:rsidRPr="00271268" w:rsidRDefault="00265183" w:rsidP="005B56F7">
            <w:pPr>
              <w:keepNext/>
              <w:keepLines/>
              <w:spacing w:after="0"/>
              <w:ind w:left="851" w:hanging="851"/>
              <w:rPr>
                <w:ins w:id="262" w:author="Xiaoran ZHANG" w:date="2020-02-12T17:20:00Z"/>
                <w:rFonts w:ascii="Arial" w:hAnsi="Arial"/>
                <w:sz w:val="18"/>
              </w:rPr>
            </w:pPr>
            <w:ins w:id="263" w:author="Xiaoran ZHANG" w:date="2020-02-12T17:20:00Z">
              <w:r w:rsidRPr="00271268">
                <w:rPr>
                  <w:rFonts w:ascii="Arial" w:hAnsi="Arial"/>
                  <w:sz w:val="18"/>
                </w:rPr>
                <w:t xml:space="preserve">NOTE 1: </w:t>
              </w:r>
              <w:r w:rsidRPr="00271268">
                <w:rPr>
                  <w:rFonts w:ascii="Arial" w:hAnsi="Arial"/>
                  <w:sz w:val="18"/>
                </w:rPr>
                <w:tab/>
                <w:t>DRX or non DRX requirements apply according to the conditions described in clause 3.6.1</w:t>
              </w:r>
            </w:ins>
          </w:p>
          <w:p w:rsidR="00265183" w:rsidRPr="00271268" w:rsidRDefault="00265183" w:rsidP="005B56F7">
            <w:pPr>
              <w:keepNext/>
              <w:keepLines/>
              <w:spacing w:after="0"/>
              <w:ind w:left="851" w:hanging="851"/>
              <w:rPr>
                <w:ins w:id="264" w:author="Xiaoran ZHANG" w:date="2020-02-12T17:20:00Z"/>
                <w:rFonts w:ascii="Arial" w:hAnsi="Arial"/>
                <w:sz w:val="18"/>
              </w:rPr>
            </w:pPr>
            <w:ins w:id="265" w:author="Xiaoran ZHANG" w:date="2020-02-12T17:20:00Z">
              <w:r w:rsidRPr="00271268">
                <w:rPr>
                  <w:rFonts w:ascii="Arial" w:hAnsi="Arial"/>
                  <w:sz w:val="18"/>
                </w:rPr>
                <w:t xml:space="preserve">NOTE 2: </w:t>
              </w:r>
              <w:r w:rsidRPr="00271268">
                <w:rPr>
                  <w:rFonts w:ascii="Arial" w:hAnsi="Arial"/>
                  <w:sz w:val="18"/>
                </w:rPr>
                <w:tab/>
                <w:t>In EN-DC operation, the parameters, timers and scheduling requests referred to in clause 3.6.1 are for the secondary cell group. The DRX cycle is the DRX cycle of the secondary cell group.</w:t>
              </w:r>
            </w:ins>
          </w:p>
        </w:tc>
      </w:tr>
      <w:bookmarkEnd w:id="122"/>
      <w:bookmarkEnd w:id="123"/>
    </w:tbl>
    <w:p w:rsidR="00265183" w:rsidRPr="00001C81" w:rsidRDefault="00265183" w:rsidP="00265183">
      <w:pPr>
        <w:pStyle w:val="B10"/>
        <w:ind w:left="0" w:firstLine="0"/>
        <w:rPr>
          <w:ins w:id="266" w:author="Xiaoran ZHANG" w:date="2020-02-12T17:20:00Z"/>
          <w:lang w:eastAsia="zh-CN"/>
        </w:rPr>
      </w:pPr>
    </w:p>
    <w:p w:rsidR="00265183" w:rsidRPr="0047556E" w:rsidRDefault="00265183" w:rsidP="00265183">
      <w:pPr>
        <w:keepNext/>
        <w:keepLines/>
        <w:spacing w:before="120"/>
        <w:ind w:left="1418" w:hanging="1418"/>
        <w:outlineLvl w:val="3"/>
        <w:rPr>
          <w:ins w:id="267" w:author="Xiaoran ZHANG" w:date="2020-02-12T17:20:00Z"/>
          <w:rFonts w:ascii="Arial" w:hAnsi="Arial"/>
          <w:sz w:val="24"/>
          <w:lang w:eastAsia="zh-CN"/>
        </w:rPr>
      </w:pPr>
      <w:ins w:id="268" w:author="Xiaoran ZHANG" w:date="2020-02-12T17:20:00Z">
        <w:r>
          <w:rPr>
            <w:rFonts w:ascii="Arial" w:hAnsi="Arial" w:hint="eastAsia"/>
            <w:sz w:val="24"/>
          </w:rPr>
          <w:t>9.3.5.</w:t>
        </w:r>
        <w:r>
          <w:rPr>
            <w:rFonts w:ascii="Arial" w:hAnsi="Arial" w:hint="eastAsia"/>
            <w:sz w:val="24"/>
            <w:lang w:eastAsia="zh-CN"/>
          </w:rPr>
          <w:t xml:space="preserve">2    Measurement period </w:t>
        </w:r>
      </w:ins>
    </w:p>
    <w:p w:rsidR="00265183" w:rsidRPr="00C0357E" w:rsidRDefault="00265183" w:rsidP="00265183">
      <w:pPr>
        <w:tabs>
          <w:tab w:val="left" w:pos="567"/>
        </w:tabs>
        <w:rPr>
          <w:ins w:id="269" w:author="Xiaoran ZHANG" w:date="2020-02-12T17:20:00Z"/>
          <w:rFonts w:cs="v4.2.0"/>
        </w:rPr>
      </w:pPr>
      <w:ins w:id="270" w:author="Xiaoran ZHANG" w:date="2020-02-12T17:20:00Z">
        <w:r>
          <w:rPr>
            <w:rFonts w:cs="v4.2.0" w:hint="eastAsia"/>
            <w:lang w:eastAsia="zh-CN"/>
          </w:rPr>
          <w:t>T</w:t>
        </w:r>
        <w:r w:rsidRPr="00C0357E">
          <w:rPr>
            <w:rFonts w:cs="v4.2.0"/>
          </w:rPr>
          <w:t xml:space="preserve">he UE physical layer shall be capable of reporting SS-RSRP, SS-RSRQ and SS-SINR measurements to higher layers with measurement accuracy as specified in sub-clauses </w:t>
        </w:r>
        <w:r w:rsidRPr="00C0357E">
          <w:rPr>
            <w:iCs/>
          </w:rPr>
          <w:t>10.1.4, 10.1.5, 10.1.9, 10.1.10, 10.1.14 and 10.1.15</w:t>
        </w:r>
        <w:r w:rsidRPr="00C0357E">
          <w:rPr>
            <w:rFonts w:cs="v4.2.0"/>
          </w:rPr>
          <w:t>, respectively,</w:t>
        </w:r>
        <w:r w:rsidRPr="00C0357E" w:rsidDel="006735C9">
          <w:rPr>
            <w:rFonts w:cs="v4.2.0"/>
          </w:rPr>
          <w:t xml:space="preserve"> </w:t>
        </w:r>
        <w:r w:rsidRPr="00C0357E">
          <w:t>as shown in table 9.3.5-1 and 9.3.5-2</w:t>
        </w:r>
        <w:r w:rsidRPr="00C0357E">
          <w:rPr>
            <w:rFonts w:cs="v4.2.0"/>
          </w:rPr>
          <w:t>:</w:t>
        </w:r>
      </w:ins>
    </w:p>
    <w:p w:rsidR="00265183" w:rsidRPr="00C32755" w:rsidRDefault="00265183" w:rsidP="00265183">
      <w:pPr>
        <w:pStyle w:val="TH"/>
        <w:rPr>
          <w:ins w:id="271" w:author="Xiaoran ZHANG" w:date="2020-02-12T17:20:00Z"/>
        </w:rPr>
      </w:pPr>
      <w:ins w:id="272" w:author="Xiaoran ZHANG" w:date="2020-02-12T17:20:00Z">
        <w:r w:rsidRPr="00C0357E">
          <w:lastRenderedPageBreak/>
          <w:t>Table 9.3.5-1: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2"/>
        <w:gridCol w:w="4310"/>
      </w:tblGrid>
      <w:tr w:rsidR="00265183" w:rsidRPr="00D63407" w:rsidTr="005B56F7">
        <w:trPr>
          <w:ins w:id="27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74" w:author="Xiaoran ZHANG" w:date="2020-02-12T17:20:00Z"/>
                <w:rFonts w:ascii="Arial" w:hAnsi="Arial"/>
                <w:b/>
                <w:sz w:val="18"/>
              </w:rPr>
            </w:pPr>
            <w:ins w:id="275" w:author="Xiaoran ZHANG" w:date="2020-02-12T17:20:00Z">
              <w:r w:rsidRPr="00D63407">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76" w:author="Xiaoran ZHANG" w:date="2020-02-12T17:20:00Z"/>
                <w:rFonts w:ascii="Arial" w:hAnsi="Arial"/>
                <w:b/>
                <w:sz w:val="18"/>
              </w:rPr>
            </w:pPr>
            <w:ins w:id="277" w:author="Xiaoran ZHANG" w:date="2020-02-12T17:20:00Z">
              <w:r w:rsidRPr="00D63407">
                <w:rPr>
                  <w:rFonts w:ascii="Arial" w:hAnsi="Arial"/>
                  <w:b/>
                  <w:sz w:val="18"/>
                </w:rPr>
                <w:t>T</w:t>
              </w:r>
              <w:r w:rsidRPr="00D63407">
                <w:rPr>
                  <w:rFonts w:ascii="Arial" w:hAnsi="Arial"/>
                  <w:b/>
                  <w:sz w:val="18"/>
                  <w:vertAlign w:val="subscript"/>
                </w:rPr>
                <w:t xml:space="preserve"> SSB_measurement_period_intra</w:t>
              </w:r>
              <w:r w:rsidRPr="00D63407">
                <w:rPr>
                  <w:rFonts w:ascii="Arial" w:hAnsi="Arial"/>
                  <w:b/>
                  <w:sz w:val="18"/>
                </w:rPr>
                <w:t xml:space="preserve">  </w:t>
              </w:r>
            </w:ins>
          </w:p>
        </w:tc>
      </w:tr>
      <w:tr w:rsidR="00265183" w:rsidRPr="00D63407" w:rsidTr="005B56F7">
        <w:trPr>
          <w:ins w:id="27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79" w:author="Xiaoran ZHANG" w:date="2020-02-12T17:20:00Z"/>
              </w:rPr>
            </w:pPr>
            <w:ins w:id="280" w:author="Xiaoran ZHANG" w:date="2020-02-12T17:20:00Z">
              <w:r w:rsidRPr="00D63407">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1" w:author="Xiaoran ZHANG" w:date="2020-02-12T17:20:00Z"/>
                <w:lang w:eastAsia="zh-CN"/>
              </w:rPr>
            </w:pPr>
            <w:ins w:id="282" w:author="Xiaoran ZHANG" w:date="2020-02-12T17:20:00Z">
              <w:r w:rsidRPr="00D63407">
                <w:rPr>
                  <w:rFonts w:ascii="Arial" w:hAnsi="Arial"/>
                  <w:sz w:val="18"/>
                </w:rPr>
                <w:t>max(200ms, ceil( 5 x K</w:t>
              </w:r>
              <w:r w:rsidRPr="00D63407">
                <w:rPr>
                  <w:rFonts w:ascii="Arial" w:hAnsi="Arial"/>
                  <w:sz w:val="18"/>
                  <w:vertAlign w:val="subscript"/>
                </w:rPr>
                <w:t>p</w:t>
              </w:r>
              <w:r w:rsidRPr="00D63407">
                <w:rPr>
                  <w:rFonts w:ascii="Arial" w:hAnsi="Arial"/>
                  <w:sz w:val="18"/>
                </w:rPr>
                <w:t>) x SMTC period)</w:t>
              </w:r>
              <w:r w:rsidRPr="00D63407">
                <w:rPr>
                  <w:rFonts w:ascii="Arial" w:hAnsi="Arial"/>
                  <w:sz w:val="18"/>
                  <w:vertAlign w:val="superscript"/>
                </w:rPr>
                <w:t>Note 1</w:t>
              </w:r>
              <w:r w:rsidRPr="00D63407">
                <w:rPr>
                  <w:rFonts w:ascii="Arial" w:hAnsi="Arial"/>
                  <w:sz w:val="18"/>
                </w:rPr>
                <w:t xml:space="preserv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ins w:id="28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4" w:author="Xiaoran ZHANG" w:date="2020-02-12T17:20:00Z"/>
              </w:rPr>
            </w:pPr>
            <w:ins w:id="285" w:author="Xiaoran ZHANG" w:date="2020-02-12T17:20:00Z">
              <w:r w:rsidRPr="00D63407">
                <w:rPr>
                  <w:rFonts w:ascii="Arial" w:hAnsi="Arial"/>
                  <w:sz w:val="18"/>
                </w:rPr>
                <w:t>DRX cycle</w:t>
              </w:r>
              <w:r w:rsidRPr="00D63407">
                <w:rPr>
                  <w:rFonts w:ascii="Arial" w:hAnsi="Arial" w:hint="eastAsia"/>
                  <w:sz w:val="18"/>
                  <w:lang w:val="en-US"/>
                </w:rPr>
                <w:t>≤</w:t>
              </w:r>
              <w:r w:rsidRPr="00D63407">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6" w:author="Xiaoran ZHANG" w:date="2020-02-12T17:20:00Z"/>
                <w:b/>
                <w:lang w:eastAsia="zh-CN"/>
              </w:rPr>
            </w:pPr>
            <w:ins w:id="287" w:author="Xiaoran ZHANG" w:date="2020-02-12T17:20:00Z">
              <w:r w:rsidRPr="00D63407">
                <w:rPr>
                  <w:rFonts w:ascii="Arial" w:hAnsi="Arial"/>
                  <w:sz w:val="18"/>
                </w:rPr>
                <w:t>ma</w:t>
              </w:r>
              <w:r w:rsidRPr="00D63407">
                <w:rPr>
                  <w:rFonts w:ascii="Arial" w:hAnsi="Arial" w:hint="eastAsia"/>
                  <w:sz w:val="18"/>
                  <w:lang w:eastAsia="zh-CN"/>
                </w:rPr>
                <w:t>x</w:t>
              </w:r>
              <w:r w:rsidRPr="00D63407">
                <w:rPr>
                  <w:rFonts w:ascii="Arial" w:hAnsi="Arial"/>
                  <w:sz w:val="18"/>
                </w:rPr>
                <w:t>(200ms, ceil(1.5x 5 x K</w:t>
              </w:r>
              <w:r w:rsidRPr="00D63407">
                <w:rPr>
                  <w:rFonts w:ascii="Arial" w:hAnsi="Arial"/>
                  <w:sz w:val="18"/>
                  <w:vertAlign w:val="subscript"/>
                </w:rPr>
                <w:t>p</w:t>
              </w:r>
              <w:r w:rsidRPr="00D63407">
                <w:rPr>
                  <w:rFonts w:ascii="Arial" w:hAnsi="Arial"/>
                  <w:sz w:val="18"/>
                </w:rPr>
                <w:t>) x max(SMTC period,DRX cycle))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ins w:id="28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89" w:author="Xiaoran ZHANG" w:date="2020-02-12T17:20:00Z"/>
                <w:b/>
              </w:rPr>
            </w:pPr>
            <w:ins w:id="290" w:author="Xiaoran ZHANG" w:date="2020-02-12T17:20:00Z">
              <w:r w:rsidRPr="00D63407">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291" w:author="Xiaoran ZHANG" w:date="2020-02-12T17:20:00Z"/>
                <w:b/>
                <w:lang w:eastAsia="zh-CN"/>
              </w:rPr>
            </w:pPr>
            <w:ins w:id="292" w:author="Xiaoran ZHANG" w:date="2020-02-12T17:20:00Z">
              <w:r w:rsidRPr="00D63407">
                <w:rPr>
                  <w:rFonts w:ascii="Arial" w:hAnsi="Arial"/>
                  <w:sz w:val="18"/>
                </w:rPr>
                <w:t>ceil( 5 x K</w:t>
              </w:r>
              <w:r w:rsidRPr="00D63407">
                <w:rPr>
                  <w:rFonts w:ascii="Arial" w:hAnsi="Arial"/>
                  <w:sz w:val="18"/>
                  <w:vertAlign w:val="subscript"/>
                </w:rPr>
                <w:t xml:space="preserve">p </w:t>
              </w:r>
              <w:r w:rsidRPr="00D63407">
                <w:rPr>
                  <w:rFonts w:ascii="Arial" w:hAnsi="Arial"/>
                  <w:sz w:val="18"/>
                </w:rPr>
                <w:t>) x DRX cycle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trHeight w:val="70"/>
          <w:ins w:id="293"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ind w:left="851" w:hanging="851"/>
              <w:rPr>
                <w:ins w:id="294" w:author="Xiaoran ZHANG" w:date="2020-02-12T17:20:00Z"/>
                <w:rFonts w:ascii="Arial" w:hAnsi="Arial"/>
                <w:sz w:val="18"/>
              </w:rPr>
            </w:pPr>
            <w:ins w:id="295" w:author="Xiaoran ZHANG" w:date="2020-02-12T17:20:00Z">
              <w:r w:rsidRPr="00D63407">
                <w:rPr>
                  <w:rFonts w:ascii="Arial" w:hAnsi="Arial"/>
                  <w:sz w:val="18"/>
                </w:rPr>
                <w:t>NOTE 1:</w:t>
              </w:r>
              <w:r w:rsidRPr="00D63407">
                <w:rPr>
                  <w:rFonts w:ascii="Arial" w:hAnsi="Arial"/>
                  <w:sz w:val="18"/>
                </w:rPr>
                <w:tab/>
                <w:t>If different SMTC periodicities are configured for different cells, the SMTC period in the requirement is the one used by the cell being identified</w:t>
              </w:r>
            </w:ins>
          </w:p>
        </w:tc>
      </w:tr>
    </w:tbl>
    <w:p w:rsidR="00265183" w:rsidRPr="00D63407" w:rsidRDefault="00265183" w:rsidP="00265183">
      <w:pPr>
        <w:rPr>
          <w:ins w:id="296" w:author="Xiaoran ZHANG" w:date="2020-02-12T17:20:00Z"/>
          <w:b/>
          <w:lang w:eastAsia="zh-CN"/>
        </w:rPr>
      </w:pPr>
    </w:p>
    <w:p w:rsidR="00265183" w:rsidRDefault="00265183" w:rsidP="00265183">
      <w:pPr>
        <w:pStyle w:val="TH"/>
        <w:rPr>
          <w:ins w:id="297" w:author="Xiaoran ZHANG" w:date="2020-02-12T17:20:00Z"/>
        </w:rPr>
      </w:pPr>
      <w:ins w:id="298" w:author="Xiaoran ZHANG" w:date="2020-02-12T17:20:00Z">
        <w:r w:rsidRPr="00C0357E">
          <w:t>Table 9.3.5-2: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2"/>
        <w:gridCol w:w="4310"/>
      </w:tblGrid>
      <w:tr w:rsidR="00265183" w:rsidRPr="00D63407" w:rsidTr="005B56F7">
        <w:trPr>
          <w:ins w:id="29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0" w:author="Xiaoran ZHANG" w:date="2020-02-12T17:20:00Z"/>
                <w:rFonts w:ascii="Arial" w:hAnsi="Arial"/>
                <w:b/>
                <w:sz w:val="18"/>
              </w:rPr>
            </w:pPr>
            <w:ins w:id="301" w:author="Xiaoran ZHANG" w:date="2020-02-12T17:20:00Z">
              <w:r w:rsidRPr="00D63407">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2" w:author="Xiaoran ZHANG" w:date="2020-02-12T17:20:00Z"/>
                <w:rFonts w:ascii="Arial" w:hAnsi="Arial"/>
                <w:b/>
                <w:sz w:val="18"/>
              </w:rPr>
            </w:pPr>
            <w:ins w:id="303" w:author="Xiaoran ZHANG" w:date="2020-02-12T17:20:00Z">
              <w:r w:rsidRPr="00D63407">
                <w:rPr>
                  <w:rFonts w:ascii="Arial" w:hAnsi="Arial"/>
                  <w:b/>
                  <w:sz w:val="18"/>
                </w:rPr>
                <w:t>T</w:t>
              </w:r>
              <w:r w:rsidRPr="00D63407">
                <w:rPr>
                  <w:rFonts w:ascii="Arial" w:hAnsi="Arial"/>
                  <w:b/>
                  <w:sz w:val="18"/>
                  <w:vertAlign w:val="subscript"/>
                </w:rPr>
                <w:t xml:space="preserve"> SSB_measurement_period_intra</w:t>
              </w:r>
              <w:r w:rsidRPr="00D63407">
                <w:rPr>
                  <w:rFonts w:ascii="Arial" w:hAnsi="Arial"/>
                  <w:b/>
                  <w:sz w:val="18"/>
                </w:rPr>
                <w:t xml:space="preserve">  </w:t>
              </w:r>
            </w:ins>
          </w:p>
        </w:tc>
      </w:tr>
      <w:tr w:rsidR="00265183" w:rsidRPr="00D63407" w:rsidTr="005B56F7">
        <w:trPr>
          <w:ins w:id="30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5" w:author="Xiaoran ZHANG" w:date="2020-02-12T17:20:00Z"/>
              </w:rPr>
            </w:pPr>
            <w:ins w:id="306" w:author="Xiaoran ZHANG" w:date="2020-02-12T17:20:00Z">
              <w:r w:rsidRPr="00D63407">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07" w:author="Xiaoran ZHANG" w:date="2020-02-12T17:20:00Z"/>
                <w:lang w:eastAsia="zh-CN"/>
              </w:rPr>
            </w:pPr>
            <w:ins w:id="308" w:author="Xiaoran ZHANG" w:date="2020-02-12T17:20:00Z">
              <w:r w:rsidRPr="00D63407">
                <w:rPr>
                  <w:rFonts w:ascii="Arial" w:hAnsi="Arial"/>
                  <w:sz w:val="18"/>
                </w:rPr>
                <w:t>max(400ms, ceil(M</w:t>
              </w:r>
              <w:r w:rsidRPr="00D63407">
                <w:rPr>
                  <w:rFonts w:ascii="Arial" w:hAnsi="Arial"/>
                  <w:sz w:val="18"/>
                  <w:vertAlign w:val="subscript"/>
                </w:rPr>
                <w:t>meas_period_</w:t>
              </w:r>
              <w:r w:rsidRPr="00D63407">
                <w:rPr>
                  <w:rFonts w:ascii="Arial" w:hAnsi="Arial" w:hint="eastAsia"/>
                  <w:sz w:val="18"/>
                  <w:vertAlign w:val="subscript"/>
                  <w:lang w:eastAsia="zh-CN"/>
                </w:rPr>
                <w:t>inter</w:t>
              </w:r>
              <w:r w:rsidRPr="00D63407">
                <w:rPr>
                  <w:rFonts w:ascii="Arial" w:hAnsi="Arial"/>
                  <w:sz w:val="18"/>
                </w:rPr>
                <w:t xml:space="preserve"> x K</w:t>
              </w:r>
              <w:r w:rsidRPr="00D63407">
                <w:rPr>
                  <w:rFonts w:ascii="Arial" w:hAnsi="Arial"/>
                  <w:sz w:val="18"/>
                  <w:vertAlign w:val="subscript"/>
                </w:rPr>
                <w:t>p</w:t>
              </w:r>
              <w:r w:rsidRPr="00D63407">
                <w:rPr>
                  <w:rFonts w:ascii="Arial" w:hAnsi="Arial"/>
                  <w:sz w:val="18"/>
                </w:rPr>
                <w:t>) x SMTC period)</w:t>
              </w:r>
              <w:r w:rsidRPr="00D63407">
                <w:rPr>
                  <w:rFonts w:ascii="Arial" w:hAnsi="Arial"/>
                  <w:sz w:val="18"/>
                  <w:vertAlign w:val="superscript"/>
                </w:rPr>
                <w:t>Note 1</w:t>
              </w:r>
              <w:r w:rsidRPr="00D63407">
                <w:rPr>
                  <w:rFonts w:ascii="Arial" w:hAnsi="Arial"/>
                  <w:sz w:val="18"/>
                </w:rPr>
                <w:t xml:space="preserv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ins w:id="30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0" w:author="Xiaoran ZHANG" w:date="2020-02-12T17:20:00Z"/>
              </w:rPr>
            </w:pPr>
            <w:ins w:id="311" w:author="Xiaoran ZHANG" w:date="2020-02-12T17:20:00Z">
              <w:r w:rsidRPr="00D63407">
                <w:rPr>
                  <w:rFonts w:ascii="Arial" w:hAnsi="Arial"/>
                  <w:sz w:val="18"/>
                </w:rPr>
                <w:t>DRX cycle</w:t>
              </w:r>
              <w:r w:rsidRPr="00D63407">
                <w:rPr>
                  <w:rFonts w:ascii="Arial" w:hAnsi="Arial" w:hint="eastAsia"/>
                  <w:sz w:val="18"/>
                  <w:lang w:val="en-US"/>
                </w:rPr>
                <w:t>≤</w:t>
              </w:r>
              <w:r w:rsidRPr="00D63407">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2" w:author="Xiaoran ZHANG" w:date="2020-02-12T17:20:00Z"/>
                <w:b/>
              </w:rPr>
            </w:pPr>
            <w:ins w:id="313" w:author="Xiaoran ZHANG" w:date="2020-02-12T17:20:00Z">
              <w:r w:rsidRPr="00D63407">
                <w:rPr>
                  <w:rFonts w:ascii="Arial" w:hAnsi="Arial"/>
                  <w:sz w:val="18"/>
                </w:rPr>
                <w:t>max(400ms, ceil(1.5x M</w:t>
              </w:r>
              <w:r w:rsidRPr="00D63407">
                <w:rPr>
                  <w:rFonts w:ascii="Arial" w:hAnsi="Arial"/>
                  <w:sz w:val="18"/>
                  <w:vertAlign w:val="subscript"/>
                </w:rPr>
                <w:t>meas_period_</w:t>
              </w:r>
              <w:r w:rsidRPr="00D63407">
                <w:rPr>
                  <w:rFonts w:ascii="Arial" w:hAnsi="Arial" w:hint="eastAsia"/>
                  <w:sz w:val="18"/>
                  <w:vertAlign w:val="subscript"/>
                  <w:lang w:eastAsia="zh-CN"/>
                </w:rPr>
                <w:t>inter</w:t>
              </w:r>
              <w:r w:rsidRPr="00D63407">
                <w:rPr>
                  <w:rFonts w:ascii="Arial" w:hAnsi="Arial"/>
                  <w:sz w:val="18"/>
                </w:rPr>
                <w:t xml:space="preserve"> x K</w:t>
              </w:r>
              <w:r w:rsidRPr="00D63407">
                <w:rPr>
                  <w:rFonts w:ascii="Arial" w:hAnsi="Arial"/>
                  <w:sz w:val="18"/>
                  <w:vertAlign w:val="subscript"/>
                </w:rPr>
                <w:t>p</w:t>
              </w:r>
              <w:r w:rsidRPr="00D63407">
                <w:rPr>
                  <w:rFonts w:ascii="Arial" w:hAnsi="Arial"/>
                  <w:sz w:val="18"/>
                </w:rPr>
                <w:t>) x max(SMTC period,DRX cycle)) x CSSF</w:t>
              </w:r>
              <w:r w:rsidRPr="00D63407">
                <w:rPr>
                  <w:rFonts w:ascii="Arial" w:hAnsi="Arial"/>
                  <w:sz w:val="18"/>
                  <w:vertAlign w:val="subscript"/>
                </w:rPr>
                <w:t>int</w:t>
              </w:r>
              <w:r w:rsidRPr="00D63407">
                <w:rPr>
                  <w:rFonts w:ascii="Arial" w:hAnsi="Arial" w:hint="eastAsia"/>
                  <w:sz w:val="18"/>
                  <w:vertAlign w:val="subscript"/>
                  <w:lang w:eastAsia="zh-CN"/>
                </w:rPr>
                <w:t>er</w:t>
              </w:r>
              <w:r w:rsidRPr="00D63407">
                <w:rPr>
                  <w:rFonts w:ascii="Arial" w:hAnsi="Arial"/>
                  <w:sz w:val="18"/>
                </w:rPr>
                <w:t xml:space="preserve"> </w:t>
              </w:r>
            </w:ins>
          </w:p>
        </w:tc>
      </w:tr>
      <w:tr w:rsidR="00265183" w:rsidRPr="00D63407" w:rsidTr="005B56F7">
        <w:trPr>
          <w:ins w:id="31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5" w:author="Xiaoran ZHANG" w:date="2020-02-12T17:20:00Z"/>
                <w:b/>
              </w:rPr>
            </w:pPr>
            <w:ins w:id="316" w:author="Xiaoran ZHANG" w:date="2020-02-12T17:20:00Z">
              <w:r w:rsidRPr="00D63407">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jc w:val="center"/>
              <w:rPr>
                <w:ins w:id="317" w:author="Xiaoran ZHANG" w:date="2020-02-12T17:20:00Z"/>
                <w:b/>
                <w:lang w:eastAsia="zh-CN"/>
              </w:rPr>
            </w:pPr>
            <w:ins w:id="318" w:author="Xiaoran ZHANG" w:date="2020-02-12T17:20:00Z">
              <w:r w:rsidRPr="00D63407">
                <w:rPr>
                  <w:rFonts w:ascii="Arial" w:hAnsi="Arial"/>
                  <w:sz w:val="18"/>
                </w:rPr>
                <w:t>ceil(M</w:t>
              </w:r>
              <w:r w:rsidRPr="00D63407">
                <w:rPr>
                  <w:rFonts w:ascii="Arial" w:hAnsi="Arial"/>
                  <w:sz w:val="18"/>
                  <w:vertAlign w:val="subscript"/>
                </w:rPr>
                <w:t>meas_period_</w:t>
              </w:r>
              <w:r w:rsidRPr="00D63407">
                <w:rPr>
                  <w:rFonts w:ascii="Arial" w:hAnsi="Arial" w:hint="eastAsia"/>
                  <w:sz w:val="18"/>
                  <w:vertAlign w:val="subscript"/>
                  <w:lang w:eastAsia="zh-CN"/>
                </w:rPr>
                <w:t>inter</w:t>
              </w:r>
              <w:r w:rsidRPr="00D63407">
                <w:rPr>
                  <w:rFonts w:ascii="Arial" w:hAnsi="Arial"/>
                  <w:sz w:val="18"/>
                </w:rPr>
                <w:t xml:space="preserve"> xK</w:t>
              </w:r>
              <w:r w:rsidRPr="00D63407">
                <w:rPr>
                  <w:rFonts w:ascii="Arial" w:hAnsi="Arial"/>
                  <w:sz w:val="18"/>
                  <w:vertAlign w:val="subscript"/>
                </w:rPr>
                <w:t>p</w:t>
              </w:r>
              <w:r w:rsidRPr="00D63407">
                <w:rPr>
                  <w:rFonts w:ascii="Arial" w:hAnsi="Arial"/>
                  <w:sz w:val="18"/>
                </w:rPr>
                <w:t>) x DRX cycle x CSSF</w:t>
              </w:r>
              <w:r w:rsidRPr="00D63407">
                <w:rPr>
                  <w:rFonts w:ascii="Arial" w:hAnsi="Arial"/>
                  <w:sz w:val="18"/>
                  <w:vertAlign w:val="subscript"/>
                </w:rPr>
                <w:t>int</w:t>
              </w:r>
              <w:r w:rsidRPr="00D63407">
                <w:rPr>
                  <w:rFonts w:ascii="Arial" w:hAnsi="Arial" w:hint="eastAsia"/>
                  <w:sz w:val="18"/>
                  <w:vertAlign w:val="subscript"/>
                  <w:lang w:eastAsia="zh-CN"/>
                </w:rPr>
                <w:t>er</w:t>
              </w:r>
            </w:ins>
          </w:p>
        </w:tc>
      </w:tr>
      <w:tr w:rsidR="00265183" w:rsidRPr="00D63407" w:rsidTr="005B56F7">
        <w:trPr>
          <w:trHeight w:val="70"/>
          <w:ins w:id="319"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265183" w:rsidRPr="00D63407" w:rsidRDefault="00265183" w:rsidP="005B56F7">
            <w:pPr>
              <w:keepNext/>
              <w:keepLines/>
              <w:spacing w:after="0"/>
              <w:ind w:left="851" w:hanging="851"/>
              <w:rPr>
                <w:ins w:id="320" w:author="Xiaoran ZHANG" w:date="2020-02-12T17:20:00Z"/>
                <w:rFonts w:ascii="Arial" w:hAnsi="Arial"/>
                <w:sz w:val="18"/>
              </w:rPr>
            </w:pPr>
            <w:ins w:id="321" w:author="Xiaoran ZHANG" w:date="2020-02-12T17:20:00Z">
              <w:r w:rsidRPr="00D63407">
                <w:rPr>
                  <w:rFonts w:ascii="Arial" w:hAnsi="Arial"/>
                  <w:sz w:val="18"/>
                </w:rPr>
                <w:t>NOTE 1:</w:t>
              </w:r>
              <w:r w:rsidRPr="00D63407">
                <w:rPr>
                  <w:rFonts w:ascii="Arial" w:hAnsi="Arial"/>
                  <w:sz w:val="18"/>
                </w:rPr>
                <w:tab/>
                <w:t>If different SMTC periodicities are configured for different cells, the SMTC period in the requirement is the one used by the cell being identified</w:t>
              </w:r>
            </w:ins>
          </w:p>
        </w:tc>
      </w:tr>
    </w:tbl>
    <w:p w:rsidR="00265183" w:rsidRPr="00271268" w:rsidRDefault="00265183" w:rsidP="00265183">
      <w:pPr>
        <w:rPr>
          <w:ins w:id="322" w:author="Xiaoran ZHANG" w:date="2020-02-12T17:20:00Z"/>
          <w:lang w:eastAsia="zh-CN"/>
        </w:rPr>
      </w:pPr>
    </w:p>
    <w:p w:rsidR="00265183" w:rsidRPr="00C0357E" w:rsidRDefault="00265183" w:rsidP="00265183">
      <w:pPr>
        <w:keepNext/>
        <w:keepLines/>
        <w:spacing w:before="120"/>
        <w:ind w:left="1418" w:hanging="1418"/>
        <w:outlineLvl w:val="3"/>
        <w:rPr>
          <w:ins w:id="323" w:author="Xiaoran ZHANG" w:date="2020-02-12T17:20:00Z"/>
        </w:rPr>
      </w:pPr>
      <w:ins w:id="324" w:author="Xiaoran ZHANG" w:date="2020-02-12T17:20:00Z">
        <w:r w:rsidRPr="00C0357E">
          <w:rPr>
            <w:rFonts w:ascii="Arial" w:hAnsi="Arial"/>
            <w:sz w:val="24"/>
          </w:rPr>
          <w:t>9.</w:t>
        </w:r>
        <w:r>
          <w:rPr>
            <w:rFonts w:ascii="Arial" w:hAnsi="Arial" w:hint="eastAsia"/>
            <w:sz w:val="24"/>
            <w:lang w:eastAsia="zh-CN"/>
          </w:rPr>
          <w:t>3</w:t>
        </w:r>
        <w:r w:rsidRPr="00C0357E">
          <w:rPr>
            <w:rFonts w:ascii="Arial" w:hAnsi="Arial"/>
            <w:sz w:val="24"/>
          </w:rPr>
          <w:t>.5.3</w:t>
        </w:r>
        <w:r w:rsidRPr="00C0357E">
          <w:rPr>
            <w:rFonts w:ascii="Arial" w:hAnsi="Arial"/>
            <w:sz w:val="24"/>
          </w:rPr>
          <w:tab/>
          <w:t>Scheduling availability of UE during int</w:t>
        </w:r>
        <w:r>
          <w:rPr>
            <w:rFonts w:ascii="Arial" w:hAnsi="Arial" w:hint="eastAsia"/>
            <w:sz w:val="24"/>
            <w:lang w:eastAsia="zh-CN"/>
          </w:rPr>
          <w:t>er</w:t>
        </w:r>
        <w:r w:rsidRPr="00C0357E">
          <w:rPr>
            <w:rFonts w:ascii="Arial" w:hAnsi="Arial"/>
            <w:sz w:val="24"/>
          </w:rPr>
          <w:t>-frequency measurements</w:t>
        </w:r>
      </w:ins>
    </w:p>
    <w:p w:rsidR="00265183" w:rsidRDefault="00265183" w:rsidP="00265183">
      <w:pPr>
        <w:rPr>
          <w:ins w:id="325" w:author="Xiaoran ZHANG" w:date="2020-02-13T22:45:00Z"/>
          <w:rFonts w:hint="eastAsia"/>
          <w:lang w:val="en-US" w:eastAsia="zh-CN"/>
        </w:rPr>
      </w:pPr>
      <w:ins w:id="326" w:author="Xiaoran ZHANG" w:date="2020-02-12T17:20:00Z">
        <w:r w:rsidRPr="00C0357E">
          <w:rPr>
            <w:lang w:eastAsia="zh-CN"/>
          </w:rPr>
          <w:t>UE are required to be capable of measuring without measurement gaps when the SSB is completely contained in the active bandwidth part of the UE. When</w:t>
        </w:r>
        <w:r w:rsidRPr="00C0357E">
          <w:t xml:space="preserve"> any of the </w:t>
        </w:r>
        <w:r w:rsidRPr="00C0357E">
          <w:rPr>
            <w:lang w:eastAsia="zh-CN"/>
          </w:rPr>
          <w:t>conditions in the following clauses is met</w:t>
        </w:r>
        <w:r w:rsidRPr="00C0357E">
          <w:t xml:space="preserve">, there are restrictions on the scheduling availability; otherwise, there is no scheduling restriction. </w:t>
        </w:r>
        <w:r w:rsidRPr="00C915B9">
          <w:t xml:space="preserve">Note that the SSB </w:t>
        </w:r>
        <w:r w:rsidRPr="00C915B9">
          <w:rPr>
            <w:lang w:val="en-US"/>
          </w:rPr>
          <w:t>symbols</w:t>
        </w:r>
        <w:r w:rsidRPr="00C915B9">
          <w:t xml:space="preserve"> to be measured in the following clauses are </w:t>
        </w:r>
        <w:r w:rsidRPr="00C915B9">
          <w:rPr>
            <w:lang w:val="en-US"/>
          </w:rPr>
          <w:t xml:space="preserve">all </w:t>
        </w:r>
        <w:r w:rsidRPr="00C915B9">
          <w:rPr>
            <w:i/>
            <w:lang w:val="en-US"/>
          </w:rPr>
          <w:t>L</w:t>
        </w:r>
        <w:r w:rsidRPr="00C915B9">
          <w:rPr>
            <w:lang w:val="en-US"/>
          </w:rPr>
          <w:t xml:space="preserve"> SSB symbols within SMTC window duration defined in clause 4.1 of </w:t>
        </w:r>
        <w:r w:rsidRPr="00C915B9">
          <w:t>TS 38.213 </w:t>
        </w:r>
        <w:r w:rsidRPr="00C915B9">
          <w:rPr>
            <w:lang w:val="en-US"/>
          </w:rPr>
          <w:t>[3].</w:t>
        </w:r>
      </w:ins>
    </w:p>
    <w:p w:rsidR="005D68E6" w:rsidRPr="00D22A10" w:rsidRDefault="005D68E6" w:rsidP="005D68E6">
      <w:pPr>
        <w:rPr>
          <w:ins w:id="327" w:author="Xiaoran ZHANG" w:date="2020-02-13T22:45:00Z"/>
          <w:highlight w:val="yellow"/>
        </w:rPr>
      </w:pPr>
      <w:ins w:id="328" w:author="Xiaoran ZHANG" w:date="2020-02-13T22:45:00Z">
        <w:r w:rsidRPr="00294FDC">
          <w:rPr>
            <w:highlight w:val="yellow"/>
          </w:rPr>
          <w:t>The scheduling availability requirements in clause 9.2.5.3.1</w:t>
        </w:r>
        <w:r w:rsidRPr="00294FDC">
          <w:rPr>
            <w:highlight w:val="yellow"/>
            <w:lang w:eastAsia="zh-CN"/>
          </w:rPr>
          <w:t xml:space="preserve"> and 9.2.5.3.3</w:t>
        </w:r>
        <w:r w:rsidRPr="00294FDC">
          <w:rPr>
            <w:highlight w:val="yellow"/>
          </w:rPr>
          <w:t xml:space="preserve"> are valid under the following conditions:</w:t>
        </w:r>
      </w:ins>
    </w:p>
    <w:p w:rsidR="005D68E6" w:rsidRPr="00D22A10" w:rsidRDefault="005D68E6" w:rsidP="005D68E6">
      <w:pPr>
        <w:rPr>
          <w:ins w:id="329" w:author="Xiaoran ZHANG" w:date="2020-02-13T22:45:00Z"/>
          <w:highlight w:val="yellow"/>
        </w:rPr>
      </w:pPr>
      <w:ins w:id="330" w:author="Xiaoran ZHANG" w:date="2020-02-13T22:45:00Z">
        <w:r w:rsidRPr="00294FDC">
          <w:rPr>
            <w:highlight w:val="yellow"/>
          </w:rPr>
          <w:t xml:space="preserve"> • SFN and frame boundary across serving cell and inter-frequency neighbor cells is aligned, and</w:t>
        </w:r>
      </w:ins>
    </w:p>
    <w:p w:rsidR="005D68E6" w:rsidRPr="005D68E6" w:rsidRDefault="005D68E6" w:rsidP="00265183">
      <w:pPr>
        <w:rPr>
          <w:ins w:id="331" w:author="Xiaoran ZHANG" w:date="2020-02-12T17:20:00Z"/>
          <w:rFonts w:hint="eastAsia"/>
          <w:lang w:eastAsia="zh-CN"/>
        </w:rPr>
      </w:pPr>
      <w:ins w:id="332" w:author="Xiaoran ZHANG" w:date="2020-02-13T22:45:00Z">
        <w:r w:rsidRPr="00294FDC">
          <w:rPr>
            <w:highlight w:val="yellow"/>
          </w:rPr>
          <w:t xml:space="preserve"> • the timing of SSBs across serving cell and inter-frequency neighbor cells are aligned</w:t>
        </w:r>
      </w:ins>
    </w:p>
    <w:p w:rsidR="00265183" w:rsidRPr="00C90E9E" w:rsidRDefault="00265183" w:rsidP="00265183">
      <w:pPr>
        <w:keepNext/>
        <w:keepLines/>
        <w:spacing w:before="120"/>
        <w:ind w:left="1701" w:hanging="1701"/>
        <w:outlineLvl w:val="4"/>
        <w:rPr>
          <w:ins w:id="333" w:author="Xiaoran ZHANG" w:date="2020-02-12T17:20:00Z"/>
          <w:rFonts w:ascii="Arial" w:hAnsi="Arial"/>
          <w:sz w:val="22"/>
        </w:rPr>
      </w:pPr>
      <w:ins w:id="334" w:author="Xiaoran ZHANG" w:date="2020-02-12T17:20:00Z">
        <w:r w:rsidRPr="00C90E9E">
          <w:rPr>
            <w:rFonts w:ascii="Arial" w:hAnsi="Arial"/>
            <w:sz w:val="22"/>
          </w:rPr>
          <w:t>9.2.5.3.1</w:t>
        </w:r>
        <w:r w:rsidRPr="00C90E9E">
          <w:rPr>
            <w:rFonts w:ascii="Arial" w:hAnsi="Arial"/>
            <w:sz w:val="22"/>
          </w:rPr>
          <w:tab/>
          <w:t>Scheduling availability of UE performing measurements in TDD bands on FR1</w:t>
        </w:r>
      </w:ins>
    </w:p>
    <w:p w:rsidR="003E53B5" w:rsidRPr="003E53B5" w:rsidRDefault="003E53B5" w:rsidP="003E53B5">
      <w:pPr>
        <w:rPr>
          <w:ins w:id="335" w:author="Xiaoran ZHANG" w:date="2020-02-12T17:20:00Z"/>
          <w:rFonts w:eastAsia="宋体"/>
        </w:rPr>
      </w:pPr>
      <w:ins w:id="336" w:author="Xiaoran ZHANG" w:date="2020-02-12T17:20:00Z">
        <w:r w:rsidRPr="003E53B5">
          <w:rPr>
            <w:rFonts w:eastAsia="宋体"/>
          </w:rPr>
          <w:t xml:space="preserve">When UE performs </w:t>
        </w:r>
        <w:r w:rsidRPr="00C0357E">
          <w:t>int</w:t>
        </w:r>
        <w:r>
          <w:rPr>
            <w:rFonts w:hint="eastAsia"/>
            <w:lang w:eastAsia="zh-CN"/>
          </w:rPr>
          <w:t>er</w:t>
        </w:r>
        <w:r w:rsidRPr="00C0357E">
          <w:t>-frequency measurements</w:t>
        </w:r>
        <w:r>
          <w:rPr>
            <w:rFonts w:hint="eastAsia"/>
            <w:lang w:eastAsia="zh-CN"/>
          </w:rPr>
          <w:t xml:space="preserve"> without measurement gaps</w:t>
        </w:r>
        <w:r w:rsidRPr="003E53B5">
          <w:rPr>
            <w:rFonts w:eastAsia="宋体"/>
          </w:rPr>
          <w:t xml:space="preserve"> in a TDD band, the following restrictions apply due to SS-RSRP or SS-SINR measurement </w:t>
        </w:r>
      </w:ins>
    </w:p>
    <w:p w:rsidR="003E53B5" w:rsidRPr="003E53B5" w:rsidRDefault="003E53B5" w:rsidP="003E53B5">
      <w:pPr>
        <w:ind w:left="568" w:hanging="284"/>
        <w:rPr>
          <w:ins w:id="337" w:author="Xiaoran ZHANG" w:date="2020-02-12T17:20:00Z"/>
          <w:rFonts w:eastAsia="宋体"/>
        </w:rPr>
      </w:pPr>
      <w:ins w:id="338" w:author="Xiaoran ZHANG" w:date="2020-02-12T17:20:00Z">
        <w:r w:rsidRPr="003E53B5">
          <w:rPr>
            <w:rFonts w:eastAsia="宋体"/>
            <w:lang w:val="en-US"/>
          </w:rPr>
          <w:t>-</w:t>
        </w:r>
        <w:r w:rsidRPr="003E53B5">
          <w:rPr>
            <w:rFonts w:eastAsia="宋体"/>
            <w:lang w:val="en-US"/>
          </w:rPr>
          <w:tab/>
          <w:t xml:space="preserve">UE is not expected to transmit PUCCH/PUSCH/SRS on SSB symbols to be measured, and on 1 data symbol before each consecutive SSB symbols </w:t>
        </w:r>
        <w:r w:rsidRPr="003E53B5">
          <w:rPr>
            <w:rFonts w:eastAsia="宋体"/>
            <w:lang w:val="en-US" w:eastAsia="zh-CN"/>
          </w:rPr>
          <w:t xml:space="preserve">to be measured </w:t>
        </w:r>
        <w:r w:rsidRPr="003E53B5">
          <w:rPr>
            <w:rFonts w:eastAsia="宋体"/>
            <w:lang w:val="en-US"/>
          </w:rPr>
          <w:t xml:space="preserve">and 1 data symbol after each consecutive SSB symbols </w:t>
        </w:r>
        <w:r w:rsidRPr="003E53B5">
          <w:rPr>
            <w:rFonts w:eastAsia="宋体"/>
            <w:lang w:val="en-US" w:eastAsia="zh-CN"/>
          </w:rPr>
          <w:t xml:space="preserve">to be measured </w:t>
        </w:r>
        <w:r w:rsidRPr="003E53B5">
          <w:rPr>
            <w:rFonts w:eastAsia="宋体"/>
            <w:lang w:val="en-US"/>
          </w:rPr>
          <w:t xml:space="preserve">within SMTC window duration. </w:t>
        </w:r>
      </w:ins>
    </w:p>
    <w:p w:rsidR="003E53B5" w:rsidRPr="003E53B5" w:rsidRDefault="003E53B5" w:rsidP="003E53B5">
      <w:pPr>
        <w:rPr>
          <w:ins w:id="339" w:author="Xiaoran ZHANG" w:date="2020-02-12T17:20:00Z"/>
          <w:rFonts w:eastAsia="宋体"/>
        </w:rPr>
      </w:pPr>
      <w:ins w:id="340" w:author="Xiaoran ZHANG" w:date="2020-02-12T17:20:00Z">
        <w:r w:rsidRPr="003E53B5">
          <w:rPr>
            <w:rFonts w:eastAsia="宋体"/>
          </w:rPr>
          <w:t xml:space="preserve">When UE performs </w:t>
        </w:r>
        <w:r w:rsidRPr="00C0357E">
          <w:t>int</w:t>
        </w:r>
        <w:r>
          <w:rPr>
            <w:rFonts w:hint="eastAsia"/>
            <w:lang w:eastAsia="zh-CN"/>
          </w:rPr>
          <w:t>er</w:t>
        </w:r>
        <w:r w:rsidRPr="00C0357E">
          <w:t>-frequency measurements</w:t>
        </w:r>
        <w:r>
          <w:rPr>
            <w:rFonts w:hint="eastAsia"/>
            <w:lang w:eastAsia="zh-CN"/>
          </w:rPr>
          <w:t xml:space="preserve"> without measurement gaps</w:t>
        </w:r>
        <w:r w:rsidRPr="003E53B5">
          <w:rPr>
            <w:rFonts w:eastAsia="宋体"/>
          </w:rPr>
          <w:t xml:space="preserve"> in a TDD band, the following restrictions apply due to </w:t>
        </w:r>
        <w:r w:rsidRPr="003E53B5">
          <w:rPr>
            <w:rFonts w:eastAsia="宋体"/>
            <w:lang w:val="en-US"/>
          </w:rPr>
          <w:t>SS-RSRQ</w:t>
        </w:r>
        <w:r w:rsidRPr="003E53B5">
          <w:rPr>
            <w:rFonts w:eastAsia="宋体"/>
          </w:rPr>
          <w:t xml:space="preserve"> measurement </w:t>
        </w:r>
      </w:ins>
    </w:p>
    <w:p w:rsidR="003E53B5" w:rsidRPr="003E53B5" w:rsidRDefault="003E53B5" w:rsidP="003E53B5">
      <w:pPr>
        <w:ind w:left="568" w:hanging="284"/>
        <w:rPr>
          <w:ins w:id="341" w:author="Xiaoran ZHANG" w:date="2020-02-12T17:20:00Z"/>
          <w:rFonts w:eastAsia="宋体"/>
        </w:rPr>
      </w:pPr>
      <w:ins w:id="342" w:author="Xiaoran ZHANG" w:date="2020-02-12T17:20:00Z">
        <w:r w:rsidRPr="003E53B5">
          <w:rPr>
            <w:rFonts w:eastAsia="宋体"/>
            <w:lang w:val="en-US"/>
          </w:rPr>
          <w:lastRenderedPageBreak/>
          <w:t>-</w:t>
        </w:r>
        <w:r w:rsidRPr="003E53B5">
          <w:rPr>
            <w:rFonts w:eastAsia="宋体"/>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rsidR="003E53B5" w:rsidRPr="00BC5136" w:rsidRDefault="003E53B5" w:rsidP="00265183">
      <w:pPr>
        <w:rPr>
          <w:ins w:id="343" w:author="Xiaoran ZHANG" w:date="2020-02-12T17:20:00Z"/>
          <w:rFonts w:eastAsia="宋体"/>
          <w:lang w:eastAsia="zh-CN"/>
        </w:rPr>
      </w:pPr>
      <w:ins w:id="344" w:author="Xiaoran ZHANG" w:date="2020-02-12T17:20:00Z">
        <w:r w:rsidRPr="003E53B5">
          <w:rPr>
            <w:rFonts w:eastAsia="宋体"/>
          </w:rPr>
          <w:t xml:space="preserve">When TDD intra-band carrier aggregation is performed, the scheduling restrictions due to one serving cell should also apply to all other serving cells in the same band </w:t>
        </w:r>
        <w:r w:rsidRPr="003E53B5">
          <w:rPr>
            <w:rFonts w:eastAsia="宋体"/>
            <w:lang w:val="en-US"/>
          </w:rPr>
          <w:t>on the symbols</w:t>
        </w:r>
        <w:r w:rsidRPr="003E53B5">
          <w:rPr>
            <w:rFonts w:eastAsia="宋体"/>
          </w:rPr>
          <w:t xml:space="preserve"> that fully or partially overlap with aforementioned restricted symbols. </w:t>
        </w:r>
      </w:ins>
    </w:p>
    <w:p w:rsidR="00265183" w:rsidRPr="00C0357E" w:rsidRDefault="00265183" w:rsidP="00265183">
      <w:pPr>
        <w:keepNext/>
        <w:keepLines/>
        <w:spacing w:before="120"/>
        <w:ind w:left="1701" w:hanging="1701"/>
        <w:outlineLvl w:val="4"/>
        <w:rPr>
          <w:ins w:id="345" w:author="Xiaoran ZHANG" w:date="2020-02-12T17:20:00Z"/>
        </w:rPr>
      </w:pPr>
      <w:ins w:id="346" w:author="Xiaoran ZHANG" w:date="2020-02-12T17:20:00Z">
        <w:r w:rsidRPr="00C0357E">
          <w:rPr>
            <w:rFonts w:ascii="Arial" w:hAnsi="Arial"/>
            <w:sz w:val="22"/>
          </w:rPr>
          <w:t>9.2.5.3.2</w:t>
        </w:r>
        <w:r w:rsidRPr="00C0357E">
          <w:rPr>
            <w:rFonts w:ascii="Arial" w:hAnsi="Arial"/>
            <w:sz w:val="22"/>
          </w:rPr>
          <w:tab/>
          <w:t>Scheduling availability of UE performing measurements with a different subcarrier spacing than PDSCH/PDCCH on FR1</w:t>
        </w:r>
      </w:ins>
    </w:p>
    <w:p w:rsidR="00265183" w:rsidRPr="00C0357E" w:rsidRDefault="00265183" w:rsidP="00265183">
      <w:pPr>
        <w:rPr>
          <w:ins w:id="347" w:author="Xiaoran ZHANG" w:date="2020-02-12T17:20:00Z"/>
        </w:rPr>
      </w:pPr>
      <w:ins w:id="348" w:author="Xiaoran ZHANG" w:date="2020-02-12T17:20:00Z">
        <w:r w:rsidRPr="00C0357E">
          <w:t xml:space="preserve">For UE which do not support </w:t>
        </w:r>
        <w:r w:rsidRPr="00C0357E">
          <w:rPr>
            <w:i/>
          </w:rPr>
          <w:t xml:space="preserve">simultaneousRxDataSSB-DiffNumerology </w:t>
        </w:r>
        <w:r w:rsidRPr="00C0357E">
          <w:t>[14] the following restrictions apply due to SS-RSRP/RSRQ/SINR measurement</w:t>
        </w:r>
      </w:ins>
    </w:p>
    <w:p w:rsidR="00265183" w:rsidRPr="00C32755" w:rsidRDefault="00265183" w:rsidP="00265183">
      <w:pPr>
        <w:pStyle w:val="af3"/>
        <w:numPr>
          <w:ilvl w:val="0"/>
          <w:numId w:val="16"/>
        </w:numPr>
        <w:overflowPunct/>
        <w:autoSpaceDE/>
        <w:autoSpaceDN/>
        <w:adjustRightInd/>
        <w:contextualSpacing w:val="0"/>
        <w:textAlignment w:val="auto"/>
        <w:rPr>
          <w:ins w:id="349" w:author="Xiaoran ZHANG" w:date="2020-02-12T17:20:00Z"/>
          <w:lang w:val="en-US" w:eastAsia="zh-CN"/>
        </w:rPr>
      </w:pPr>
      <w:ins w:id="350" w:author="Xiaoran ZHANG" w:date="2020-02-12T17:20:00Z">
        <w:r>
          <w:rPr>
            <w:lang w:val="en-US" w:eastAsia="zh-CN"/>
          </w:rPr>
          <w:t xml:space="preserve">The </w:t>
        </w:r>
        <w:r w:rsidRPr="00F91028">
          <w:rPr>
            <w:lang w:val="en-US" w:eastAsia="zh-CN"/>
          </w:rPr>
          <w:t xml:space="preserve">UE is not expected to transmit PUCCH/PUSCH/SRS or receive PDCCH/PDSCH/TRS/CSI-RS for CQI on all symbols within SMTC window duration. </w:t>
        </w:r>
      </w:ins>
    </w:p>
    <w:p w:rsidR="00265183" w:rsidRPr="00C0357E" w:rsidRDefault="00265183" w:rsidP="00265183">
      <w:pPr>
        <w:rPr>
          <w:ins w:id="351" w:author="Xiaoran ZHANG" w:date="2020-02-12T17:20:00Z"/>
          <w:lang w:val="en-US"/>
        </w:rPr>
      </w:pPr>
      <w:ins w:id="352" w:author="Xiaoran ZHANG" w:date="2020-02-12T17:20:00Z">
        <w:r w:rsidRPr="00C0357E">
          <w:rPr>
            <w:lang w:val="en-US"/>
          </w:rPr>
          <w:t>When intra</w:t>
        </w:r>
        <w:r w:rsidRPr="00C0357E">
          <w:rPr>
            <w:rFonts w:eastAsia="MS Mincho"/>
            <w:lang w:val="en-US" w:eastAsia="ja-JP"/>
          </w:rPr>
          <w:t>-</w:t>
        </w:r>
        <w:r w:rsidRPr="00C0357E">
          <w:rPr>
            <w:lang w:val="en-US"/>
          </w:rPr>
          <w:t>band carrier aggregation is perfo</w:t>
        </w:r>
        <w:r w:rsidRPr="00C0357E">
          <w:rPr>
            <w:rFonts w:eastAsia="MS Mincho"/>
            <w:lang w:val="en-US" w:eastAsia="ja-JP"/>
          </w:rPr>
          <w:t>r</w:t>
        </w:r>
        <w:r w:rsidRPr="00C0357E">
          <w:rPr>
            <w:lang w:val="en-US"/>
          </w:rPr>
          <w:t xml:space="preserve">med, the scheduling restrictions due to </w:t>
        </w:r>
        <w:r>
          <w:rPr>
            <w:lang w:val="en-US"/>
          </w:rPr>
          <w:t>a given</w:t>
        </w:r>
        <w:r w:rsidRPr="00C0357E">
          <w:rPr>
            <w:lang w:val="en-US"/>
          </w:rPr>
          <w:t xml:space="preserve"> serving cell should also apply to all other serving cells in the same band on the symbols</w:t>
        </w:r>
        <w:r w:rsidRPr="00C0357E">
          <w:t xml:space="preserve"> that fully or partially overlap with aforementioned restricted symbols</w:t>
        </w:r>
        <w:r w:rsidRPr="00C0357E">
          <w:rPr>
            <w:lang w:val="en-US"/>
          </w:rPr>
          <w:t>.</w:t>
        </w:r>
        <w:r w:rsidRPr="00C0357E">
          <w:rPr>
            <w:rFonts w:eastAsia="MS Mincho"/>
            <w:lang w:val="en-US" w:eastAsia="ja-JP"/>
          </w:rPr>
          <w:t xml:space="preserve"> </w:t>
        </w:r>
      </w:ins>
    </w:p>
    <w:p w:rsidR="007C4301" w:rsidRPr="005D68E6" w:rsidDel="005D68E6" w:rsidRDefault="00265183" w:rsidP="005D68E6">
      <w:pPr>
        <w:keepNext/>
        <w:keepLines/>
        <w:spacing w:before="120"/>
        <w:ind w:left="1701" w:hanging="1701"/>
        <w:outlineLvl w:val="4"/>
        <w:rPr>
          <w:del w:id="353" w:author="Xiaoran ZHANG" w:date="2020-02-13T22:44:00Z"/>
          <w:rFonts w:hint="eastAsia"/>
          <w:lang w:eastAsia="zh-CN"/>
        </w:rPr>
      </w:pPr>
      <w:ins w:id="354" w:author="Xiaoran ZHANG" w:date="2020-02-12T17:20:00Z">
        <w:r w:rsidRPr="00C0357E">
          <w:rPr>
            <w:rFonts w:ascii="Arial" w:hAnsi="Arial"/>
            <w:sz w:val="22"/>
          </w:rPr>
          <w:t>9.2.5.3.3</w:t>
        </w:r>
        <w:r w:rsidRPr="00C0357E">
          <w:rPr>
            <w:rFonts w:ascii="Arial" w:hAnsi="Arial"/>
            <w:sz w:val="22"/>
          </w:rPr>
          <w:tab/>
          <w:t>Scheduling availability of UE performing measurements on FR2</w:t>
        </w:r>
      </w:ins>
    </w:p>
    <w:p w:rsidR="003F5B29" w:rsidRPr="00885F53" w:rsidRDefault="003F5B29" w:rsidP="003F5B29">
      <w:pPr>
        <w:rPr>
          <w:ins w:id="355" w:author="Xiaoran ZHANG" w:date="2020-02-13T22:46:00Z"/>
        </w:rPr>
      </w:pPr>
      <w:ins w:id="356" w:author="Xiaoran ZHANG" w:date="2020-02-13T22:46:00Z">
        <w:r w:rsidRPr="00885F53">
          <w:t>The following scheduling restriction applies due to SS-RSRP or SS-SINR meas</w:t>
        </w:r>
        <w:r>
          <w:t>urement on an FR2 int</w:t>
        </w:r>
        <w:r>
          <w:rPr>
            <w:rFonts w:hint="eastAsia"/>
            <w:lang w:eastAsia="zh-CN"/>
          </w:rPr>
          <w:t>er</w:t>
        </w:r>
        <w:r w:rsidRPr="00885F53">
          <w:t>-frequency cell</w:t>
        </w:r>
      </w:ins>
    </w:p>
    <w:p w:rsidR="003F5B29" w:rsidRPr="00885F53" w:rsidRDefault="003F5B29" w:rsidP="003F5B29">
      <w:pPr>
        <w:ind w:left="568" w:hanging="284"/>
        <w:rPr>
          <w:ins w:id="357" w:author="Xiaoran ZHANG" w:date="2020-02-13T22:46:00Z"/>
          <w:lang w:eastAsia="zh-CN"/>
        </w:rPr>
      </w:pPr>
      <w:ins w:id="358" w:author="Xiaoran ZHANG" w:date="2020-02-13T22:46:00Z">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w:t>
        </w:r>
      </w:ins>
    </w:p>
    <w:p w:rsidR="003F5B29" w:rsidRPr="00885F53" w:rsidRDefault="003F5B29" w:rsidP="003F5B29">
      <w:pPr>
        <w:rPr>
          <w:ins w:id="359" w:author="Xiaoran ZHANG" w:date="2020-02-13T22:46:00Z"/>
          <w:lang w:val="en-US"/>
        </w:rPr>
      </w:pPr>
      <w:ins w:id="360" w:author="Xiaoran ZHANG" w:date="2020-02-13T22:46:00Z">
        <w:r w:rsidRPr="00885F53">
          <w:rPr>
            <w:lang w:val="en-US"/>
          </w:rPr>
          <w:t xml:space="preserve">The following scheduling restriction applies to SS-RSRQ measurement on an FR2 </w:t>
        </w:r>
        <w:r>
          <w:rPr>
            <w:rFonts w:hint="eastAsia"/>
            <w:lang w:val="en-US" w:eastAsia="zh-CN"/>
          </w:rPr>
          <w:t>inter</w:t>
        </w:r>
        <w:r w:rsidRPr="00885F53">
          <w:rPr>
            <w:lang w:val="en-US"/>
          </w:rPr>
          <w:t>-frequency cell</w:t>
        </w:r>
      </w:ins>
    </w:p>
    <w:p w:rsidR="003F5B29" w:rsidRPr="00885F53" w:rsidRDefault="003F5B29" w:rsidP="003F5B29">
      <w:pPr>
        <w:ind w:left="568" w:hanging="284"/>
        <w:rPr>
          <w:ins w:id="361" w:author="Xiaoran ZHANG" w:date="2020-02-13T22:46:00Z"/>
        </w:rPr>
      </w:pPr>
      <w:ins w:id="362" w:author="Xiaoran ZHANG" w:date="2020-02-13T22:46:00Z">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B80C4B">
          <w:rPr>
            <w:i/>
          </w:rPr>
          <w:t>.</w:t>
        </w:r>
      </w:ins>
    </w:p>
    <w:p w:rsidR="003F5B29" w:rsidRPr="00885F53" w:rsidRDefault="003F5B29" w:rsidP="003F5B29">
      <w:pPr>
        <w:rPr>
          <w:ins w:id="363" w:author="Xiaoran ZHANG" w:date="2020-02-13T22:46:00Z"/>
          <w:rFonts w:eastAsia="MS Mincho"/>
          <w:lang w:val="en-US" w:eastAsia="ja-JP"/>
        </w:rPr>
      </w:pPr>
      <w:ins w:id="364" w:author="Xiaoran ZHANG" w:date="2020-02-13T22:46: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p w:rsidR="003F5B29" w:rsidRPr="00885F53" w:rsidRDefault="003F5B29" w:rsidP="003F5B29">
      <w:pPr>
        <w:rPr>
          <w:ins w:id="365" w:author="Xiaoran ZHANG" w:date="2020-02-13T22:46:00Z"/>
          <w:rFonts w:eastAsia="MS Mincho"/>
          <w:lang w:eastAsia="ja-JP"/>
        </w:rPr>
      </w:pPr>
      <w:ins w:id="366" w:author="Xiaoran ZHANG" w:date="2020-02-13T22:46:00Z">
        <w:r w:rsidRPr="00885F53">
          <w:rPr>
            <w:rFonts w:eastAsia="MS Mincho"/>
            <w:lang w:eastAsia="ja-JP"/>
          </w:rPr>
          <w:t>If following conditions are met:</w:t>
        </w:r>
      </w:ins>
    </w:p>
    <w:p w:rsidR="003F5B29" w:rsidRPr="00F119C7" w:rsidRDefault="003F5B29" w:rsidP="003F5B29">
      <w:pPr>
        <w:pStyle w:val="B10"/>
        <w:rPr>
          <w:ins w:id="367" w:author="Xiaoran ZHANG" w:date="2020-02-13T22:46:00Z"/>
          <w:lang w:eastAsia="ja-JP"/>
        </w:rPr>
      </w:pPr>
      <w:ins w:id="368" w:author="Xiaoran ZHANG" w:date="2020-02-13T22:46:00Z">
        <w:r>
          <w:rPr>
            <w:rFonts w:hint="eastAsia"/>
            <w:lang w:eastAsia="ja-JP"/>
          </w:rPr>
          <w:t>-</w:t>
        </w:r>
        <w:r>
          <w:rPr>
            <w:lang w:eastAsia="ja-JP"/>
          </w:rPr>
          <w:tab/>
        </w:r>
        <w:r w:rsidRPr="00F119C7">
          <w:rPr>
            <w:lang w:eastAsia="ja-JP"/>
          </w:rPr>
          <w:t>The UE has been notified about system information update through paging,</w:t>
        </w:r>
      </w:ins>
    </w:p>
    <w:p w:rsidR="003F5B29" w:rsidRDefault="003F5B29" w:rsidP="003F5B29">
      <w:pPr>
        <w:pStyle w:val="B10"/>
        <w:rPr>
          <w:ins w:id="369" w:author="Xiaoran ZHANG" w:date="2020-02-13T22:46:00Z"/>
          <w:lang w:eastAsia="ja-JP"/>
        </w:rPr>
      </w:pPr>
      <w:ins w:id="370" w:author="Xiaoran ZHANG" w:date="2020-02-13T22:46:00Z">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ins>
    </w:p>
    <w:p w:rsidR="003F5B29" w:rsidRPr="00095FA1" w:rsidRDefault="003F5B29" w:rsidP="003F5B29">
      <w:pPr>
        <w:rPr>
          <w:ins w:id="371" w:author="Xiaoran ZHANG" w:date="2020-02-13T22:46:00Z"/>
          <w:rFonts w:eastAsia="MS Mincho"/>
          <w:lang w:eastAsia="ja-JP"/>
        </w:rPr>
      </w:pPr>
      <w:ins w:id="372" w:author="Xiaoran ZHANG" w:date="2020-02-13T22:46:00Z">
        <w:r w:rsidRPr="00095FA1">
          <w:rPr>
            <w:rFonts w:eastAsia="MS Mincho"/>
            <w:lang w:eastAsia="ja-JP"/>
          </w:rPr>
          <w:lastRenderedPageBreak/>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ins>
    </w:p>
    <w:p w:rsidR="003F5B29" w:rsidRPr="00095FA1" w:rsidRDefault="003F5B29" w:rsidP="003F5B29">
      <w:pPr>
        <w:rPr>
          <w:ins w:id="373" w:author="Xiaoran ZHANG" w:date="2020-02-13T22:46:00Z"/>
          <w:rFonts w:eastAsia="MS Mincho"/>
          <w:lang w:eastAsia="ja-JP"/>
        </w:rPr>
      </w:pPr>
      <w:ins w:id="374" w:author="Xiaoran ZHANG" w:date="2020-02-13T22:46:00Z">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ins>
    </w:p>
    <w:p w:rsidR="00265183" w:rsidRDefault="00265183" w:rsidP="00265183">
      <w:pPr>
        <w:keepNext/>
        <w:keepLines/>
        <w:spacing w:before="120"/>
        <w:ind w:left="1701" w:hanging="1701"/>
        <w:outlineLvl w:val="4"/>
        <w:rPr>
          <w:ins w:id="375" w:author="Xiaoran ZHANG" w:date="2020-02-12T17:20:00Z"/>
        </w:rPr>
      </w:pPr>
      <w:ins w:id="376" w:author="Xiaoran ZHANG" w:date="2020-02-12T17:20:00Z">
        <w:r>
          <w:rPr>
            <w:rFonts w:ascii="Arial" w:hAnsi="Arial"/>
            <w:sz w:val="22"/>
          </w:rPr>
          <w:t>9.2.5.3.4</w:t>
        </w:r>
        <w:r>
          <w:rPr>
            <w:rFonts w:ascii="Arial" w:hAnsi="Arial"/>
            <w:sz w:val="22"/>
          </w:rPr>
          <w:tab/>
          <w:t>Scheduling availability of UE performing measurements on FR1 or FR2 in case of FR1-FR2 inter-band CA</w:t>
        </w:r>
      </w:ins>
    </w:p>
    <w:p w:rsidR="00265183" w:rsidRDefault="00265183" w:rsidP="00265183">
      <w:pPr>
        <w:rPr>
          <w:ins w:id="377" w:author="Xiaoran ZHANG" w:date="2020-02-12T17:20:00Z"/>
        </w:rPr>
      </w:pPr>
      <w:ins w:id="378" w:author="Xiaoran ZHANG" w:date="2020-02-12T17:20:00Z">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ins>
    </w:p>
    <w:p w:rsidR="00265183" w:rsidRPr="00C32755" w:rsidRDefault="00265183" w:rsidP="00265183">
      <w:pPr>
        <w:rPr>
          <w:ins w:id="379" w:author="Xiaoran ZHANG" w:date="2020-02-12T17:20:00Z"/>
          <w:rFonts w:eastAsia="MS Mincho"/>
          <w:lang w:eastAsia="ja-JP"/>
        </w:rPr>
      </w:pPr>
      <w:ins w:id="380" w:author="Xiaoran ZHANG" w:date="2020-02-12T17:20:00Z">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ins>
    </w:p>
    <w:p w:rsidR="001B4953" w:rsidRDefault="00265183">
      <w:pPr>
        <w:keepNext/>
        <w:keepLines/>
        <w:spacing w:before="120"/>
        <w:ind w:left="1134" w:hanging="1134"/>
        <w:outlineLvl w:val="2"/>
        <w:rPr>
          <w:rFonts w:ascii="Arial" w:hAnsi="Arial"/>
          <w:color w:val="FF0000"/>
          <w:sz w:val="28"/>
        </w:rPr>
      </w:pPr>
      <w:r w:rsidRPr="00327411">
        <w:rPr>
          <w:rFonts w:ascii="Arial" w:hAnsi="Arial" w:hint="eastAsia"/>
          <w:color w:val="FF0000"/>
          <w:sz w:val="28"/>
          <w:lang w:eastAsia="zh-CN"/>
        </w:rPr>
        <w:t xml:space="preserve">=================End of </w:t>
      </w:r>
      <w:r w:rsidR="00A36CD3">
        <w:rPr>
          <w:rFonts w:ascii="Arial" w:hAnsi="Arial" w:hint="eastAsia"/>
          <w:color w:val="FF0000"/>
          <w:sz w:val="28"/>
          <w:lang w:eastAsia="zh-CN"/>
        </w:rPr>
        <w:t>5</w:t>
      </w:r>
      <w:r w:rsidR="00A36CD3" w:rsidRPr="00A36CD3">
        <w:rPr>
          <w:rFonts w:ascii="Arial" w:hAnsi="Arial" w:hint="eastAsia"/>
          <w:color w:val="FF0000"/>
          <w:sz w:val="28"/>
          <w:vertAlign w:val="superscript"/>
          <w:lang w:eastAsia="zh-CN"/>
        </w:rPr>
        <w:t>th</w:t>
      </w:r>
      <w:r w:rsidRPr="00327411">
        <w:rPr>
          <w:rFonts w:ascii="Arial" w:hAnsi="Arial" w:hint="eastAsia"/>
          <w:color w:val="FF0000"/>
          <w:sz w:val="28"/>
          <w:lang w:eastAsia="zh-CN"/>
        </w:rPr>
        <w:t xml:space="preserve"> change==================</w:t>
      </w:r>
    </w:p>
    <w:p w:rsidR="00265183" w:rsidRPr="00BA1C50" w:rsidRDefault="00265183" w:rsidP="00265183">
      <w:pPr>
        <w:rPr>
          <w:ins w:id="381" w:author="Xiaoran ZHANG" w:date="2020-02-12T17:20:00Z"/>
          <w:lang w:eastAsia="zh-CN"/>
        </w:rPr>
      </w:pPr>
    </w:p>
    <w:p w:rsidR="00315667" w:rsidRPr="00265183" w:rsidRDefault="00315667" w:rsidP="000274D5">
      <w:pPr>
        <w:pStyle w:val="40"/>
        <w:rPr>
          <w:color w:val="FF0000"/>
        </w:rPr>
      </w:pPr>
    </w:p>
    <w:sectPr w:rsidR="00315667" w:rsidRPr="00265183" w:rsidSect="005B56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13E" w:rsidRDefault="001C013E">
      <w:r>
        <w:separator/>
      </w:r>
    </w:p>
  </w:endnote>
  <w:endnote w:type="continuationSeparator" w:id="0">
    <w:p w:rsidR="001C013E" w:rsidRDefault="001C0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13E" w:rsidRDefault="001C013E">
      <w:r>
        <w:separator/>
      </w:r>
    </w:p>
  </w:footnote>
  <w:footnote w:type="continuationSeparator" w:id="0">
    <w:p w:rsidR="001C013E" w:rsidRDefault="001C01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7EF" w:rsidRDefault="00F807E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5DE7E23"/>
    <w:multiLevelType w:val="hybridMultilevel"/>
    <w:tmpl w:val="144C0BD4"/>
    <w:lvl w:ilvl="0" w:tplc="405A4DE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B73264"/>
    <w:multiLevelType w:val="hybridMultilevel"/>
    <w:tmpl w:val="AEEC1600"/>
    <w:lvl w:ilvl="0" w:tplc="0D5CE15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5">
    <w:nsid w:val="75227751"/>
    <w:multiLevelType w:val="hybridMultilevel"/>
    <w:tmpl w:val="651C6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0"/>
  </w:num>
  <w:num w:numId="5">
    <w:abstractNumId w:val="7"/>
  </w:num>
  <w:num w:numId="6">
    <w:abstractNumId w:val="14"/>
  </w:num>
  <w:num w:numId="7">
    <w:abstractNumId w:val="17"/>
  </w:num>
  <w:num w:numId="8">
    <w:abstractNumId w:val="18"/>
  </w:num>
  <w:num w:numId="9">
    <w:abstractNumId w:val="5"/>
  </w:num>
  <w:num w:numId="10">
    <w:abstractNumId w:val="2"/>
  </w:num>
  <w:num w:numId="11">
    <w:abstractNumId w:val="8"/>
  </w:num>
  <w:num w:numId="12">
    <w:abstractNumId w:val="9"/>
  </w:num>
  <w:num w:numId="13">
    <w:abstractNumId w:val="6"/>
  </w:num>
  <w:num w:numId="14">
    <w:abstractNumId w:val="13"/>
  </w:num>
  <w:num w:numId="15">
    <w:abstractNumId w:val="0"/>
  </w:num>
  <w:num w:numId="16">
    <w:abstractNumId w:val="11"/>
  </w:num>
  <w:num w:numId="17">
    <w:abstractNumId w:val="3"/>
  </w:num>
  <w:num w:numId="18">
    <w:abstractNumId w:val="15"/>
  </w:num>
  <w:num w:numId="1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rson w15:author="CR0084">
    <w15:presenceInfo w15:providerId="None" w15:userId="CR00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4DDD"/>
    <w:rsid w:val="00014EC7"/>
    <w:rsid w:val="00020756"/>
    <w:rsid w:val="00022E4A"/>
    <w:rsid w:val="00023CD9"/>
    <w:rsid w:val="000274D5"/>
    <w:rsid w:val="00030021"/>
    <w:rsid w:val="00031A5C"/>
    <w:rsid w:val="000350C3"/>
    <w:rsid w:val="00037687"/>
    <w:rsid w:val="00051FF8"/>
    <w:rsid w:val="000701C8"/>
    <w:rsid w:val="00070228"/>
    <w:rsid w:val="000720BF"/>
    <w:rsid w:val="00072476"/>
    <w:rsid w:val="000757DE"/>
    <w:rsid w:val="00077593"/>
    <w:rsid w:val="00083A17"/>
    <w:rsid w:val="00085201"/>
    <w:rsid w:val="00085680"/>
    <w:rsid w:val="00097089"/>
    <w:rsid w:val="000A3732"/>
    <w:rsid w:val="000A6394"/>
    <w:rsid w:val="000B033F"/>
    <w:rsid w:val="000B7176"/>
    <w:rsid w:val="000B7FED"/>
    <w:rsid w:val="000C038A"/>
    <w:rsid w:val="000C6598"/>
    <w:rsid w:val="000D3105"/>
    <w:rsid w:val="000E2D4B"/>
    <w:rsid w:val="000E4EF1"/>
    <w:rsid w:val="000E77BF"/>
    <w:rsid w:val="000F65AB"/>
    <w:rsid w:val="00102494"/>
    <w:rsid w:val="00106CE1"/>
    <w:rsid w:val="001129D9"/>
    <w:rsid w:val="0011500F"/>
    <w:rsid w:val="0011610D"/>
    <w:rsid w:val="0011650D"/>
    <w:rsid w:val="001176B7"/>
    <w:rsid w:val="0012497D"/>
    <w:rsid w:val="00130A95"/>
    <w:rsid w:val="00140106"/>
    <w:rsid w:val="00141CE2"/>
    <w:rsid w:val="001455B4"/>
    <w:rsid w:val="00145D43"/>
    <w:rsid w:val="00146B9C"/>
    <w:rsid w:val="001471F3"/>
    <w:rsid w:val="0014795B"/>
    <w:rsid w:val="00153040"/>
    <w:rsid w:val="001549AA"/>
    <w:rsid w:val="0017347D"/>
    <w:rsid w:val="001738CD"/>
    <w:rsid w:val="00186A64"/>
    <w:rsid w:val="00192001"/>
    <w:rsid w:val="00192C46"/>
    <w:rsid w:val="00193EB0"/>
    <w:rsid w:val="001959CA"/>
    <w:rsid w:val="00196D8D"/>
    <w:rsid w:val="00197F1F"/>
    <w:rsid w:val="001A08B3"/>
    <w:rsid w:val="001A4AAB"/>
    <w:rsid w:val="001A6320"/>
    <w:rsid w:val="001A7B60"/>
    <w:rsid w:val="001B4953"/>
    <w:rsid w:val="001B52F0"/>
    <w:rsid w:val="001B5959"/>
    <w:rsid w:val="001B6DEC"/>
    <w:rsid w:val="001B7A40"/>
    <w:rsid w:val="001B7A65"/>
    <w:rsid w:val="001B7D81"/>
    <w:rsid w:val="001C013E"/>
    <w:rsid w:val="001C067F"/>
    <w:rsid w:val="001C168B"/>
    <w:rsid w:val="001C3DE3"/>
    <w:rsid w:val="001C5E9F"/>
    <w:rsid w:val="001D0885"/>
    <w:rsid w:val="001D0DFF"/>
    <w:rsid w:val="001E12A2"/>
    <w:rsid w:val="001E41F3"/>
    <w:rsid w:val="001F1D21"/>
    <w:rsid w:val="001F4EC4"/>
    <w:rsid w:val="0020541D"/>
    <w:rsid w:val="002215AA"/>
    <w:rsid w:val="002223E8"/>
    <w:rsid w:val="002301D5"/>
    <w:rsid w:val="0023092A"/>
    <w:rsid w:val="00231943"/>
    <w:rsid w:val="00235E53"/>
    <w:rsid w:val="00237A22"/>
    <w:rsid w:val="00242186"/>
    <w:rsid w:val="00243919"/>
    <w:rsid w:val="00252A85"/>
    <w:rsid w:val="00255667"/>
    <w:rsid w:val="0026004D"/>
    <w:rsid w:val="00262736"/>
    <w:rsid w:val="002640DD"/>
    <w:rsid w:val="00265183"/>
    <w:rsid w:val="00265859"/>
    <w:rsid w:val="0027308D"/>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13B3"/>
    <w:rsid w:val="002A601A"/>
    <w:rsid w:val="002A62C6"/>
    <w:rsid w:val="002A6871"/>
    <w:rsid w:val="002B1298"/>
    <w:rsid w:val="002B13F7"/>
    <w:rsid w:val="002B5741"/>
    <w:rsid w:val="002C13B1"/>
    <w:rsid w:val="002D17F4"/>
    <w:rsid w:val="002E2F2D"/>
    <w:rsid w:val="002F3666"/>
    <w:rsid w:val="002F3AF6"/>
    <w:rsid w:val="00301544"/>
    <w:rsid w:val="00302132"/>
    <w:rsid w:val="00305409"/>
    <w:rsid w:val="00313210"/>
    <w:rsid w:val="003140B5"/>
    <w:rsid w:val="00315667"/>
    <w:rsid w:val="00320207"/>
    <w:rsid w:val="00322D59"/>
    <w:rsid w:val="00323C4B"/>
    <w:rsid w:val="00327411"/>
    <w:rsid w:val="00335DB1"/>
    <w:rsid w:val="003407C6"/>
    <w:rsid w:val="00347010"/>
    <w:rsid w:val="003519C4"/>
    <w:rsid w:val="00353D6D"/>
    <w:rsid w:val="00356E7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92FE3"/>
    <w:rsid w:val="003A5042"/>
    <w:rsid w:val="003B2D5D"/>
    <w:rsid w:val="003B348D"/>
    <w:rsid w:val="003C2A51"/>
    <w:rsid w:val="003C5ABA"/>
    <w:rsid w:val="003D6321"/>
    <w:rsid w:val="003D7DDA"/>
    <w:rsid w:val="003E0351"/>
    <w:rsid w:val="003E0CCC"/>
    <w:rsid w:val="003E1A36"/>
    <w:rsid w:val="003E1A3C"/>
    <w:rsid w:val="003E1AA3"/>
    <w:rsid w:val="003E36D2"/>
    <w:rsid w:val="003E53B5"/>
    <w:rsid w:val="003E77FD"/>
    <w:rsid w:val="003F2569"/>
    <w:rsid w:val="003F5A99"/>
    <w:rsid w:val="003F5B29"/>
    <w:rsid w:val="003F6BDD"/>
    <w:rsid w:val="00400212"/>
    <w:rsid w:val="00400AF6"/>
    <w:rsid w:val="00407866"/>
    <w:rsid w:val="00410371"/>
    <w:rsid w:val="004169BA"/>
    <w:rsid w:val="004242F1"/>
    <w:rsid w:val="00427996"/>
    <w:rsid w:val="00431198"/>
    <w:rsid w:val="004510C2"/>
    <w:rsid w:val="0045587C"/>
    <w:rsid w:val="004638CD"/>
    <w:rsid w:val="004647F3"/>
    <w:rsid w:val="00466245"/>
    <w:rsid w:val="00474A3F"/>
    <w:rsid w:val="0047616A"/>
    <w:rsid w:val="004769F4"/>
    <w:rsid w:val="00477CE6"/>
    <w:rsid w:val="004843CD"/>
    <w:rsid w:val="00484405"/>
    <w:rsid w:val="004850AC"/>
    <w:rsid w:val="004860A1"/>
    <w:rsid w:val="00490EE1"/>
    <w:rsid w:val="00492595"/>
    <w:rsid w:val="004A09A0"/>
    <w:rsid w:val="004A0A08"/>
    <w:rsid w:val="004A26CC"/>
    <w:rsid w:val="004B200B"/>
    <w:rsid w:val="004B451E"/>
    <w:rsid w:val="004B75B7"/>
    <w:rsid w:val="004C6151"/>
    <w:rsid w:val="004C686A"/>
    <w:rsid w:val="004D2C4A"/>
    <w:rsid w:val="004D2E54"/>
    <w:rsid w:val="004D3A39"/>
    <w:rsid w:val="004E419E"/>
    <w:rsid w:val="004E5F64"/>
    <w:rsid w:val="0050006B"/>
    <w:rsid w:val="00500B5A"/>
    <w:rsid w:val="00513D10"/>
    <w:rsid w:val="00514807"/>
    <w:rsid w:val="0051580D"/>
    <w:rsid w:val="005168F1"/>
    <w:rsid w:val="00522F40"/>
    <w:rsid w:val="00523722"/>
    <w:rsid w:val="0052488E"/>
    <w:rsid w:val="0052600C"/>
    <w:rsid w:val="0053081C"/>
    <w:rsid w:val="00530F14"/>
    <w:rsid w:val="00535282"/>
    <w:rsid w:val="005464AB"/>
    <w:rsid w:val="00547111"/>
    <w:rsid w:val="00547D38"/>
    <w:rsid w:val="00552836"/>
    <w:rsid w:val="00552DA5"/>
    <w:rsid w:val="00560A1F"/>
    <w:rsid w:val="0056349B"/>
    <w:rsid w:val="00566C3B"/>
    <w:rsid w:val="005702A5"/>
    <w:rsid w:val="00570A76"/>
    <w:rsid w:val="005715E7"/>
    <w:rsid w:val="00581BBE"/>
    <w:rsid w:val="00582F97"/>
    <w:rsid w:val="005864A1"/>
    <w:rsid w:val="0058711C"/>
    <w:rsid w:val="00591FB6"/>
    <w:rsid w:val="00592D74"/>
    <w:rsid w:val="00595029"/>
    <w:rsid w:val="0059660E"/>
    <w:rsid w:val="005A2D68"/>
    <w:rsid w:val="005A768E"/>
    <w:rsid w:val="005B27C6"/>
    <w:rsid w:val="005B56F7"/>
    <w:rsid w:val="005B654C"/>
    <w:rsid w:val="005C3224"/>
    <w:rsid w:val="005D2970"/>
    <w:rsid w:val="005D2C9F"/>
    <w:rsid w:val="005D68E6"/>
    <w:rsid w:val="005E169B"/>
    <w:rsid w:val="005E2C44"/>
    <w:rsid w:val="005E4C14"/>
    <w:rsid w:val="005F782A"/>
    <w:rsid w:val="005F7979"/>
    <w:rsid w:val="00603081"/>
    <w:rsid w:val="00607CEB"/>
    <w:rsid w:val="00610573"/>
    <w:rsid w:val="006113CD"/>
    <w:rsid w:val="0061233B"/>
    <w:rsid w:val="00621188"/>
    <w:rsid w:val="00621776"/>
    <w:rsid w:val="0062521C"/>
    <w:rsid w:val="006257ED"/>
    <w:rsid w:val="0063730C"/>
    <w:rsid w:val="00637472"/>
    <w:rsid w:val="006411B0"/>
    <w:rsid w:val="0064251E"/>
    <w:rsid w:val="0065361C"/>
    <w:rsid w:val="00664230"/>
    <w:rsid w:val="00670147"/>
    <w:rsid w:val="00672BE1"/>
    <w:rsid w:val="006757D7"/>
    <w:rsid w:val="00683FC6"/>
    <w:rsid w:val="0068401F"/>
    <w:rsid w:val="006855AD"/>
    <w:rsid w:val="00695808"/>
    <w:rsid w:val="006970CB"/>
    <w:rsid w:val="006A1E18"/>
    <w:rsid w:val="006A316E"/>
    <w:rsid w:val="006A31AE"/>
    <w:rsid w:val="006A5025"/>
    <w:rsid w:val="006B3EEC"/>
    <w:rsid w:val="006B46FB"/>
    <w:rsid w:val="006B7F85"/>
    <w:rsid w:val="006C0671"/>
    <w:rsid w:val="006C52E6"/>
    <w:rsid w:val="006C53BE"/>
    <w:rsid w:val="006D1903"/>
    <w:rsid w:val="006D4A43"/>
    <w:rsid w:val="006D59D6"/>
    <w:rsid w:val="006E1E35"/>
    <w:rsid w:val="006E21FB"/>
    <w:rsid w:val="006E3E52"/>
    <w:rsid w:val="006F764D"/>
    <w:rsid w:val="00700534"/>
    <w:rsid w:val="007051E8"/>
    <w:rsid w:val="007108A9"/>
    <w:rsid w:val="007215EA"/>
    <w:rsid w:val="007242F3"/>
    <w:rsid w:val="0074081E"/>
    <w:rsid w:val="00746375"/>
    <w:rsid w:val="007475DB"/>
    <w:rsid w:val="00762F52"/>
    <w:rsid w:val="00763306"/>
    <w:rsid w:val="007639EA"/>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1E2"/>
    <w:rsid w:val="007A2F1A"/>
    <w:rsid w:val="007A44EE"/>
    <w:rsid w:val="007A77D7"/>
    <w:rsid w:val="007B14F1"/>
    <w:rsid w:val="007B3DFF"/>
    <w:rsid w:val="007B512A"/>
    <w:rsid w:val="007C2097"/>
    <w:rsid w:val="007C3983"/>
    <w:rsid w:val="007C4301"/>
    <w:rsid w:val="007C7277"/>
    <w:rsid w:val="007D006E"/>
    <w:rsid w:val="007D0203"/>
    <w:rsid w:val="007D49EB"/>
    <w:rsid w:val="007D6A07"/>
    <w:rsid w:val="007E35FD"/>
    <w:rsid w:val="007E5F42"/>
    <w:rsid w:val="007F1A42"/>
    <w:rsid w:val="007F2018"/>
    <w:rsid w:val="007F7259"/>
    <w:rsid w:val="008040A8"/>
    <w:rsid w:val="00810B08"/>
    <w:rsid w:val="00815C0A"/>
    <w:rsid w:val="00821E00"/>
    <w:rsid w:val="0082622E"/>
    <w:rsid w:val="0082683E"/>
    <w:rsid w:val="008279FA"/>
    <w:rsid w:val="00837C60"/>
    <w:rsid w:val="00846562"/>
    <w:rsid w:val="00852667"/>
    <w:rsid w:val="00860553"/>
    <w:rsid w:val="008626E7"/>
    <w:rsid w:val="00863C27"/>
    <w:rsid w:val="00866585"/>
    <w:rsid w:val="00866A5B"/>
    <w:rsid w:val="00867D0C"/>
    <w:rsid w:val="00870EE7"/>
    <w:rsid w:val="008716EA"/>
    <w:rsid w:val="00873309"/>
    <w:rsid w:val="008733D0"/>
    <w:rsid w:val="00874750"/>
    <w:rsid w:val="00875B0A"/>
    <w:rsid w:val="00880F8B"/>
    <w:rsid w:val="0088407C"/>
    <w:rsid w:val="00895CFA"/>
    <w:rsid w:val="00896208"/>
    <w:rsid w:val="00897734"/>
    <w:rsid w:val="008A45A6"/>
    <w:rsid w:val="008A66C2"/>
    <w:rsid w:val="008B47BD"/>
    <w:rsid w:val="008B563D"/>
    <w:rsid w:val="008B5B43"/>
    <w:rsid w:val="008C0F4F"/>
    <w:rsid w:val="008C39ED"/>
    <w:rsid w:val="008C4E3D"/>
    <w:rsid w:val="008C57F7"/>
    <w:rsid w:val="008C5D9A"/>
    <w:rsid w:val="008C6D83"/>
    <w:rsid w:val="008D08C1"/>
    <w:rsid w:val="008D6D64"/>
    <w:rsid w:val="008F0B57"/>
    <w:rsid w:val="008F2F80"/>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560A0"/>
    <w:rsid w:val="00956578"/>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A6EFE"/>
    <w:rsid w:val="009B1DD0"/>
    <w:rsid w:val="009B2201"/>
    <w:rsid w:val="009C4EB9"/>
    <w:rsid w:val="009D12B0"/>
    <w:rsid w:val="009D299F"/>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5728"/>
    <w:rsid w:val="00A169EA"/>
    <w:rsid w:val="00A21ADF"/>
    <w:rsid w:val="00A237C2"/>
    <w:rsid w:val="00A246B6"/>
    <w:rsid w:val="00A27C00"/>
    <w:rsid w:val="00A36CD3"/>
    <w:rsid w:val="00A3760F"/>
    <w:rsid w:val="00A44042"/>
    <w:rsid w:val="00A46EBE"/>
    <w:rsid w:val="00A47E70"/>
    <w:rsid w:val="00A50CF0"/>
    <w:rsid w:val="00A60462"/>
    <w:rsid w:val="00A66B1F"/>
    <w:rsid w:val="00A7671C"/>
    <w:rsid w:val="00A808F8"/>
    <w:rsid w:val="00A82496"/>
    <w:rsid w:val="00A84DEB"/>
    <w:rsid w:val="00A86810"/>
    <w:rsid w:val="00A87407"/>
    <w:rsid w:val="00A9304F"/>
    <w:rsid w:val="00A94397"/>
    <w:rsid w:val="00A95575"/>
    <w:rsid w:val="00A955F2"/>
    <w:rsid w:val="00A9615D"/>
    <w:rsid w:val="00AA2CBC"/>
    <w:rsid w:val="00AA32EF"/>
    <w:rsid w:val="00AA3892"/>
    <w:rsid w:val="00AB2C74"/>
    <w:rsid w:val="00AB4E89"/>
    <w:rsid w:val="00AB560D"/>
    <w:rsid w:val="00AB600B"/>
    <w:rsid w:val="00AB62AA"/>
    <w:rsid w:val="00AB6F98"/>
    <w:rsid w:val="00AC5820"/>
    <w:rsid w:val="00AC6302"/>
    <w:rsid w:val="00AC6D74"/>
    <w:rsid w:val="00AD0BFB"/>
    <w:rsid w:val="00AD1BF6"/>
    <w:rsid w:val="00AD1CD8"/>
    <w:rsid w:val="00AD22B1"/>
    <w:rsid w:val="00AE497A"/>
    <w:rsid w:val="00AF157C"/>
    <w:rsid w:val="00AF418B"/>
    <w:rsid w:val="00AF425F"/>
    <w:rsid w:val="00B03B7E"/>
    <w:rsid w:val="00B03F73"/>
    <w:rsid w:val="00B13A4B"/>
    <w:rsid w:val="00B2025F"/>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55981"/>
    <w:rsid w:val="00B56A9E"/>
    <w:rsid w:val="00B650A2"/>
    <w:rsid w:val="00B66DD0"/>
    <w:rsid w:val="00B67B97"/>
    <w:rsid w:val="00B741C1"/>
    <w:rsid w:val="00B775CA"/>
    <w:rsid w:val="00B81062"/>
    <w:rsid w:val="00B86673"/>
    <w:rsid w:val="00B968C8"/>
    <w:rsid w:val="00BA06E1"/>
    <w:rsid w:val="00BA1B35"/>
    <w:rsid w:val="00BA3EC5"/>
    <w:rsid w:val="00BA51D9"/>
    <w:rsid w:val="00BB16CE"/>
    <w:rsid w:val="00BB2038"/>
    <w:rsid w:val="00BB2FDB"/>
    <w:rsid w:val="00BB5DFC"/>
    <w:rsid w:val="00BC43C3"/>
    <w:rsid w:val="00BC5136"/>
    <w:rsid w:val="00BC7386"/>
    <w:rsid w:val="00BC7D88"/>
    <w:rsid w:val="00BD279D"/>
    <w:rsid w:val="00BD3E35"/>
    <w:rsid w:val="00BD6BB8"/>
    <w:rsid w:val="00BD7B58"/>
    <w:rsid w:val="00BE3229"/>
    <w:rsid w:val="00BE7899"/>
    <w:rsid w:val="00BF08DF"/>
    <w:rsid w:val="00BF664C"/>
    <w:rsid w:val="00BF68E1"/>
    <w:rsid w:val="00BF7541"/>
    <w:rsid w:val="00C01C6D"/>
    <w:rsid w:val="00C128C4"/>
    <w:rsid w:val="00C14DFF"/>
    <w:rsid w:val="00C15CFC"/>
    <w:rsid w:val="00C16940"/>
    <w:rsid w:val="00C2371B"/>
    <w:rsid w:val="00C23C2C"/>
    <w:rsid w:val="00C33F79"/>
    <w:rsid w:val="00C343A7"/>
    <w:rsid w:val="00C36D37"/>
    <w:rsid w:val="00C41445"/>
    <w:rsid w:val="00C4149F"/>
    <w:rsid w:val="00C43460"/>
    <w:rsid w:val="00C57F1E"/>
    <w:rsid w:val="00C63CFA"/>
    <w:rsid w:val="00C66BA2"/>
    <w:rsid w:val="00C735EB"/>
    <w:rsid w:val="00C76571"/>
    <w:rsid w:val="00C807D9"/>
    <w:rsid w:val="00C84F39"/>
    <w:rsid w:val="00C857F5"/>
    <w:rsid w:val="00C85EF1"/>
    <w:rsid w:val="00C9133E"/>
    <w:rsid w:val="00C915B9"/>
    <w:rsid w:val="00C9381B"/>
    <w:rsid w:val="00C94DAD"/>
    <w:rsid w:val="00C95985"/>
    <w:rsid w:val="00CB0771"/>
    <w:rsid w:val="00CB2B3E"/>
    <w:rsid w:val="00CC0AC8"/>
    <w:rsid w:val="00CC2A34"/>
    <w:rsid w:val="00CC44F6"/>
    <w:rsid w:val="00CC5026"/>
    <w:rsid w:val="00CC68D0"/>
    <w:rsid w:val="00CC706B"/>
    <w:rsid w:val="00CD51F1"/>
    <w:rsid w:val="00CE3D59"/>
    <w:rsid w:val="00D031D8"/>
    <w:rsid w:val="00D03F9A"/>
    <w:rsid w:val="00D04CBA"/>
    <w:rsid w:val="00D06D51"/>
    <w:rsid w:val="00D10D9F"/>
    <w:rsid w:val="00D128DC"/>
    <w:rsid w:val="00D16507"/>
    <w:rsid w:val="00D17C67"/>
    <w:rsid w:val="00D23777"/>
    <w:rsid w:val="00D244AF"/>
    <w:rsid w:val="00D24991"/>
    <w:rsid w:val="00D27096"/>
    <w:rsid w:val="00D30088"/>
    <w:rsid w:val="00D33374"/>
    <w:rsid w:val="00D33D53"/>
    <w:rsid w:val="00D41BB5"/>
    <w:rsid w:val="00D43EAC"/>
    <w:rsid w:val="00D50255"/>
    <w:rsid w:val="00D508F0"/>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6670"/>
    <w:rsid w:val="00DB7302"/>
    <w:rsid w:val="00DB7F2E"/>
    <w:rsid w:val="00DC1531"/>
    <w:rsid w:val="00DC7D3C"/>
    <w:rsid w:val="00DD1CB0"/>
    <w:rsid w:val="00DD3E61"/>
    <w:rsid w:val="00DD4EE4"/>
    <w:rsid w:val="00DD5DA0"/>
    <w:rsid w:val="00DE109C"/>
    <w:rsid w:val="00DE1473"/>
    <w:rsid w:val="00DE18EF"/>
    <w:rsid w:val="00DE34CF"/>
    <w:rsid w:val="00DE3EAE"/>
    <w:rsid w:val="00DE4330"/>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444DF"/>
    <w:rsid w:val="00E46104"/>
    <w:rsid w:val="00E50A30"/>
    <w:rsid w:val="00E577A6"/>
    <w:rsid w:val="00E6004C"/>
    <w:rsid w:val="00E60B74"/>
    <w:rsid w:val="00E65233"/>
    <w:rsid w:val="00E65CFF"/>
    <w:rsid w:val="00E67357"/>
    <w:rsid w:val="00E70470"/>
    <w:rsid w:val="00E8057F"/>
    <w:rsid w:val="00E876B6"/>
    <w:rsid w:val="00E92AF2"/>
    <w:rsid w:val="00E95E3D"/>
    <w:rsid w:val="00E96814"/>
    <w:rsid w:val="00EA343D"/>
    <w:rsid w:val="00EB09B7"/>
    <w:rsid w:val="00EB3529"/>
    <w:rsid w:val="00EB466B"/>
    <w:rsid w:val="00EB4E49"/>
    <w:rsid w:val="00EB52CE"/>
    <w:rsid w:val="00EB6502"/>
    <w:rsid w:val="00EC28D0"/>
    <w:rsid w:val="00EC55F3"/>
    <w:rsid w:val="00ED3BEA"/>
    <w:rsid w:val="00ED41E0"/>
    <w:rsid w:val="00EE08D6"/>
    <w:rsid w:val="00EE31B2"/>
    <w:rsid w:val="00EE42E6"/>
    <w:rsid w:val="00EE7D7C"/>
    <w:rsid w:val="00EF06DB"/>
    <w:rsid w:val="00EF0798"/>
    <w:rsid w:val="00EF2146"/>
    <w:rsid w:val="00F05A84"/>
    <w:rsid w:val="00F078AD"/>
    <w:rsid w:val="00F10968"/>
    <w:rsid w:val="00F10C06"/>
    <w:rsid w:val="00F10C9C"/>
    <w:rsid w:val="00F11F27"/>
    <w:rsid w:val="00F132FD"/>
    <w:rsid w:val="00F154EF"/>
    <w:rsid w:val="00F177D6"/>
    <w:rsid w:val="00F17BA6"/>
    <w:rsid w:val="00F24C87"/>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248C"/>
    <w:rsid w:val="00F752C9"/>
    <w:rsid w:val="00F807EF"/>
    <w:rsid w:val="00F810CD"/>
    <w:rsid w:val="00F81D84"/>
    <w:rsid w:val="00F82B25"/>
    <w:rsid w:val="00F858AF"/>
    <w:rsid w:val="00F86D8F"/>
    <w:rsid w:val="00F91D8F"/>
    <w:rsid w:val="00F979E0"/>
    <w:rsid w:val="00FA5312"/>
    <w:rsid w:val="00FA6FF5"/>
    <w:rsid w:val="00FB5A79"/>
    <w:rsid w:val="00FB6386"/>
    <w:rsid w:val="00FC07FA"/>
    <w:rsid w:val="00FC08AC"/>
    <w:rsid w:val="00FC5EA2"/>
    <w:rsid w:val="00FC6193"/>
    <w:rsid w:val="00FC7B5D"/>
    <w:rsid w:val="00FD0826"/>
    <w:rsid w:val="00FD535D"/>
    <w:rsid w:val="00FD553E"/>
    <w:rsid w:val="00FD58F4"/>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2"/>
    <w:link w:val="af5"/>
    <w:rsid w:val="008F0B57"/>
    <w:rPr>
      <w:rFonts w:ascii="Times New Roman" w:eastAsia="宋体"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宋体"/>
    </w:rPr>
  </w:style>
  <w:style w:type="character" w:customStyle="1" w:styleId="Chare">
    <w:name w:val="尾注文本 Char"/>
    <w:basedOn w:val="a2"/>
    <w:link w:val="aff0"/>
    <w:rsid w:val="008F0B57"/>
    <w:rPr>
      <w:rFonts w:ascii="Times New Roman" w:eastAsia="宋体"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9">
    <w:name w:val="Table Classic 2"/>
    <w:basedOn w:val="a3"/>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539829200">
      <w:bodyDiv w:val="1"/>
      <w:marLeft w:val="0"/>
      <w:marRight w:val="0"/>
      <w:marTop w:val="0"/>
      <w:marBottom w:val="0"/>
      <w:divBdr>
        <w:top w:val="none" w:sz="0" w:space="0" w:color="auto"/>
        <w:left w:val="none" w:sz="0" w:space="0" w:color="auto"/>
        <w:bottom w:val="none" w:sz="0" w:space="0" w:color="auto"/>
        <w:right w:val="none" w:sz="0" w:space="0" w:color="auto"/>
      </w:divBdr>
    </w:div>
    <w:div w:id="1197698703">
      <w:bodyDiv w:val="1"/>
      <w:marLeft w:val="0"/>
      <w:marRight w:val="0"/>
      <w:marTop w:val="0"/>
      <w:marBottom w:val="0"/>
      <w:divBdr>
        <w:top w:val="none" w:sz="0" w:space="0" w:color="auto"/>
        <w:left w:val="none" w:sz="0" w:space="0" w:color="auto"/>
        <w:bottom w:val="none" w:sz="0" w:space="0" w:color="auto"/>
        <w:right w:val="none" w:sz="0" w:space="0" w:color="auto"/>
      </w:divBdr>
      <w:divsChild>
        <w:div w:id="866672528">
          <w:marLeft w:val="547"/>
          <w:marRight w:val="0"/>
          <w:marTop w:val="86"/>
          <w:marBottom w:val="0"/>
          <w:divBdr>
            <w:top w:val="none" w:sz="0" w:space="0" w:color="auto"/>
            <w:left w:val="none" w:sz="0" w:space="0" w:color="auto"/>
            <w:bottom w:val="none" w:sz="0" w:space="0" w:color="auto"/>
            <w:right w:val="none" w:sz="0" w:space="0" w:color="auto"/>
          </w:divBdr>
        </w:div>
      </w:divsChild>
    </w:div>
    <w:div w:id="1649095754">
      <w:bodyDiv w:val="1"/>
      <w:marLeft w:val="0"/>
      <w:marRight w:val="0"/>
      <w:marTop w:val="0"/>
      <w:marBottom w:val="0"/>
      <w:divBdr>
        <w:top w:val="none" w:sz="0" w:space="0" w:color="auto"/>
        <w:left w:val="none" w:sz="0" w:space="0" w:color="auto"/>
        <w:bottom w:val="none" w:sz="0" w:space="0" w:color="auto"/>
        <w:right w:val="none" w:sz="0" w:space="0" w:color="auto"/>
      </w:divBdr>
    </w:div>
    <w:div w:id="166574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78995-C767-4E8E-9CE8-424B8690D312}">
  <ds:schemaRefs>
    <ds:schemaRef ds:uri="http://schemas.openxmlformats.org/officeDocument/2006/bibliography"/>
  </ds:schemaRefs>
</ds:datastoreItem>
</file>

<file path=customXml/itemProps2.xml><?xml version="1.0" encoding="utf-8"?>
<ds:datastoreItem xmlns:ds="http://schemas.openxmlformats.org/officeDocument/2006/customXml" ds:itemID="{D664F1F2-68DD-4CF8-BF4F-2BBC85B2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6247</Words>
  <Characters>35608</Characters>
  <Application>Microsoft Office Word</Application>
  <DocSecurity>0</DocSecurity>
  <Lines>296</Lines>
  <Paragraphs>83</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41772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7</cp:revision>
  <cp:lastPrinted>1899-12-31T22:59:17Z</cp:lastPrinted>
  <dcterms:created xsi:type="dcterms:W3CDTF">2020-02-13T14:19:00Z</dcterms:created>
  <dcterms:modified xsi:type="dcterms:W3CDTF">2020-02-13T14:46:00Z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